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D4D" w:rsidRPr="00087D4D" w:rsidRDefault="00087D4D" w:rsidP="00087D4D">
      <w:pPr>
        <w:jc w:val="center"/>
        <w:rPr>
          <w:b/>
          <w:sz w:val="28"/>
          <w:szCs w:val="28"/>
        </w:rPr>
      </w:pPr>
      <w:r w:rsidRPr="00087D4D">
        <w:rPr>
          <w:b/>
          <w:sz w:val="28"/>
          <w:szCs w:val="28"/>
        </w:rPr>
        <w:t>Onderdeel aanvrager</w:t>
      </w:r>
    </w:p>
    <w:p w:rsidR="00087D4D" w:rsidRDefault="00087D4D" w:rsidP="00B70B2D"/>
    <w:p w:rsidR="00954566" w:rsidRPr="007677D7" w:rsidRDefault="00954566" w:rsidP="00954566">
      <w:pPr>
        <w:rPr>
          <w:b/>
        </w:rPr>
      </w:pPr>
      <w:r w:rsidRPr="007677D7">
        <w:rPr>
          <w:b/>
        </w:rPr>
        <w:t>Invulinstructie aanvrager</w:t>
      </w:r>
    </w:p>
    <w:p w:rsidR="00954566" w:rsidRPr="007677D7" w:rsidRDefault="00954566" w:rsidP="00954566"/>
    <w:p w:rsidR="00954566" w:rsidRDefault="00954566" w:rsidP="00954566">
      <w:r>
        <w:t xml:space="preserve">U wordt verzocht om de tweede pagina volledig en naar waarheid in te vullen. </w:t>
      </w:r>
    </w:p>
    <w:p w:rsidR="00954566" w:rsidRDefault="00954566" w:rsidP="00954566">
      <w:r>
        <w:t>Informatie over de communicatietermijnen staat in</w:t>
      </w:r>
      <w:r w:rsidRPr="000621D9">
        <w:t xml:space="preserve"> </w:t>
      </w:r>
      <w:r>
        <w:t>de W</w:t>
      </w:r>
      <w:r w:rsidRPr="000621D9">
        <w:t>erkwijzer Minder Hinder bij werken aan de vaarweg</w:t>
      </w:r>
      <w:r>
        <w:t xml:space="preserve"> en de Werkwijzer Minder Hinder Vaarwegen Deel B.</w:t>
      </w:r>
    </w:p>
    <w:p w:rsidR="00954566" w:rsidRDefault="00954566" w:rsidP="00954566">
      <w:r>
        <w:t>Let op de communicatiemomenten met RWS en omgeving bij een hinderklasse.</w:t>
      </w:r>
    </w:p>
    <w:p w:rsidR="00954566" w:rsidRDefault="00954566" w:rsidP="00954566">
      <w:r>
        <w:t xml:space="preserve">Het aanvraagformulier stuurt u naar </w:t>
      </w:r>
      <w:hyperlink r:id="rId8" w:history="1">
        <w:r w:rsidRPr="009D0101">
          <w:rPr>
            <w:rStyle w:val="Hyperlink"/>
          </w:rPr>
          <w:t>beheerdersloket.mnz@rws.nl</w:t>
        </w:r>
      </w:hyperlink>
      <w:r>
        <w:t xml:space="preserve"> van RWS MN.</w:t>
      </w:r>
    </w:p>
    <w:p w:rsidR="00954566" w:rsidRDefault="00954566" w:rsidP="00954566">
      <w:r>
        <w:t xml:space="preserve">Na behandeling van uw aanvraag in het </w:t>
      </w:r>
      <w:r w:rsidR="004F3881">
        <w:t>Beheerdersloket</w:t>
      </w:r>
      <w:bookmarkStart w:id="0" w:name="_GoBack"/>
      <w:bookmarkEnd w:id="0"/>
      <w:r>
        <w:t xml:space="preserve"> ontvangt u een bericht.</w:t>
      </w:r>
    </w:p>
    <w:p w:rsidR="00954566" w:rsidRDefault="00954566" w:rsidP="00954566"/>
    <w:p w:rsidR="00917EA8" w:rsidRPr="00917EA8" w:rsidRDefault="00917EA8" w:rsidP="007677D7">
      <w:pPr>
        <w:rPr>
          <w:b/>
        </w:rPr>
      </w:pPr>
      <w:r>
        <w:rPr>
          <w:b/>
        </w:rPr>
        <w:t>Bij goedkeuring aanvraag</w:t>
      </w:r>
    </w:p>
    <w:p w:rsidR="007677D7" w:rsidRDefault="007677D7" w:rsidP="00954566"/>
    <w:p w:rsidR="00954566" w:rsidRDefault="00954566" w:rsidP="00954566">
      <w:r>
        <w:t xml:space="preserve">Als uw aanvraag is goedgekeurd krijgt u een </w:t>
      </w:r>
      <w:r w:rsidR="00917EA8">
        <w:t xml:space="preserve">BAS </w:t>
      </w:r>
      <w:r>
        <w:t>nummer</w:t>
      </w:r>
      <w:r w:rsidR="00917EA8">
        <w:t xml:space="preserve"> toegewezen door RWS, dit is tevens uw correspondentienummer</w:t>
      </w:r>
      <w:r>
        <w:t>.</w:t>
      </w:r>
      <w:r w:rsidR="00917EA8">
        <w:t xml:space="preserve"> </w:t>
      </w:r>
      <w:r>
        <w:t xml:space="preserve">Dat gebruikt u als er een aanpassing in de berichtgeving scheepvaart </w:t>
      </w:r>
      <w:r w:rsidRPr="00FB6C45">
        <w:t>nodig is</w:t>
      </w:r>
      <w:r>
        <w:t>.</w:t>
      </w:r>
      <w:r w:rsidR="00917EA8">
        <w:t xml:space="preserve"> </w:t>
      </w:r>
      <w:r>
        <w:t xml:space="preserve">Denkt u hierbij aan het eerder of het later afronden van de werkzaamheden. </w:t>
      </w:r>
    </w:p>
    <w:p w:rsidR="00954566" w:rsidRDefault="00954566" w:rsidP="00954566"/>
    <w:p w:rsidR="00917EA8" w:rsidRPr="00917EA8" w:rsidRDefault="00917EA8" w:rsidP="007677D7">
      <w:pPr>
        <w:rPr>
          <w:b/>
        </w:rPr>
      </w:pPr>
      <w:r>
        <w:rPr>
          <w:b/>
        </w:rPr>
        <w:t>Bij afwijzing aanvraag</w:t>
      </w:r>
    </w:p>
    <w:p w:rsidR="007677D7" w:rsidRDefault="007677D7" w:rsidP="00954566"/>
    <w:p w:rsidR="00954566" w:rsidRDefault="00954566" w:rsidP="00954566">
      <w:r>
        <w:t>Als uw aanvraag wordt afgewezen zal daarvoor een reden worden aangegeven.</w:t>
      </w:r>
    </w:p>
    <w:p w:rsidR="00954566" w:rsidRDefault="00954566" w:rsidP="00954566">
      <w:r>
        <w:t xml:space="preserve">Wanneer u voldoet aan de </w:t>
      </w:r>
      <w:r w:rsidR="000434FA">
        <w:t xml:space="preserve">gestelde </w:t>
      </w:r>
      <w:r>
        <w:t>voorwaarden</w:t>
      </w:r>
      <w:r w:rsidR="000434FA">
        <w:t xml:space="preserve"> kunt</w:t>
      </w:r>
      <w:r>
        <w:t xml:space="preserve"> u opnieuw een aanvraagformulier</w:t>
      </w:r>
      <w:r w:rsidR="000434FA">
        <w:t xml:space="preserve"> sturen</w:t>
      </w:r>
      <w:r>
        <w:t xml:space="preserve">. </w:t>
      </w:r>
      <w:r w:rsidRPr="00DF66AA">
        <w:t>Als uw aanvraag is goedgekeurd krijgt u e</w:t>
      </w:r>
      <w:r>
        <w:t xml:space="preserve">en </w:t>
      </w:r>
      <w:r w:rsidR="000434FA">
        <w:t xml:space="preserve">BAS </w:t>
      </w:r>
      <w:r>
        <w:t>nummer van RWS</w:t>
      </w:r>
      <w:r w:rsidRPr="00DF66AA">
        <w:t>.</w:t>
      </w:r>
    </w:p>
    <w:p w:rsidR="000434FA" w:rsidRDefault="000434FA" w:rsidP="00954566"/>
    <w:p w:rsidR="00954566" w:rsidRDefault="00954566" w:rsidP="00954566">
      <w:r>
        <w:t xml:space="preserve">Voor overige vragen kunt u via </w:t>
      </w:r>
      <w:hyperlink r:id="rId9" w:history="1">
        <w:r w:rsidRPr="00AF14FD">
          <w:rPr>
            <w:rStyle w:val="Hyperlink"/>
          </w:rPr>
          <w:t>beheerdersloket.mnz@rws.nl</w:t>
        </w:r>
      </w:hyperlink>
      <w:r>
        <w:t xml:space="preserve"> contact opnemen.</w:t>
      </w:r>
    </w:p>
    <w:p w:rsidR="00954566" w:rsidRDefault="00954566" w:rsidP="00954566"/>
    <w:p w:rsidR="00954566" w:rsidRPr="00CB0668" w:rsidRDefault="00954566" w:rsidP="00954566">
      <w:pPr>
        <w:rPr>
          <w:b/>
          <w:i/>
          <w:sz w:val="16"/>
          <w:szCs w:val="16"/>
        </w:rPr>
      </w:pPr>
      <w:r w:rsidRPr="00CC68B4">
        <w:rPr>
          <w:b/>
          <w:i/>
          <w:sz w:val="16"/>
          <w:szCs w:val="16"/>
        </w:rPr>
        <w:t xml:space="preserve">Bijlage: Communicatie bij Minder Hinder </w:t>
      </w:r>
      <w:hyperlink r:id="rId10" w:history="1">
        <w:r w:rsidRPr="00D26035">
          <w:rPr>
            <w:rStyle w:val="Hyperlink"/>
            <w:i/>
            <w:sz w:val="16"/>
            <w:szCs w:val="16"/>
          </w:rPr>
          <w:t>https://www.rijkswaterstaat.nl/zakelijk/zakendoen-met-rijkswaterstaat/werkwijzen/werkwijze-in-gww/communicatie-bij-werkzaamheden</w:t>
        </w:r>
      </w:hyperlink>
      <w:r>
        <w:rPr>
          <w:b/>
          <w:i/>
          <w:sz w:val="16"/>
          <w:szCs w:val="16"/>
        </w:rPr>
        <w:t xml:space="preserve"> </w:t>
      </w:r>
    </w:p>
    <w:p w:rsidR="00863208" w:rsidRDefault="00863208" w:rsidP="00B70B2D"/>
    <w:p w:rsidR="000621D9" w:rsidRDefault="000621D9" w:rsidP="000621D9"/>
    <w:p w:rsidR="00087D4D" w:rsidRDefault="00087D4D" w:rsidP="00B70B2D"/>
    <w:p w:rsidR="00087D4D" w:rsidRDefault="00087D4D" w:rsidP="00B70B2D"/>
    <w:p w:rsidR="00743795" w:rsidRDefault="00743795" w:rsidP="00B70B2D"/>
    <w:p w:rsidR="00743795" w:rsidRDefault="00743795" w:rsidP="00B70B2D"/>
    <w:p w:rsidR="00F01698" w:rsidRDefault="00F01698" w:rsidP="009018C0">
      <w:pPr>
        <w:rPr>
          <w:b/>
        </w:rPr>
      </w:pPr>
    </w:p>
    <w:p w:rsidR="00F01698" w:rsidRPr="00087D4D" w:rsidRDefault="00F01698" w:rsidP="00F01698">
      <w:pPr>
        <w:jc w:val="center"/>
        <w:rPr>
          <w:b/>
          <w:sz w:val="28"/>
          <w:szCs w:val="28"/>
        </w:rPr>
      </w:pPr>
      <w:r w:rsidRPr="00087D4D">
        <w:rPr>
          <w:b/>
          <w:sz w:val="28"/>
          <w:szCs w:val="28"/>
        </w:rPr>
        <w:t>Onderdeel aanvrager</w:t>
      </w:r>
    </w:p>
    <w:p w:rsidR="00F01698" w:rsidRDefault="00F01698" w:rsidP="009018C0">
      <w:pPr>
        <w:rPr>
          <w:b/>
        </w:rPr>
      </w:pPr>
    </w:p>
    <w:p w:rsidR="00936489" w:rsidRDefault="00936489" w:rsidP="009018C0">
      <w:pPr>
        <w:rPr>
          <w:b/>
        </w:rPr>
      </w:pPr>
    </w:p>
    <w:p w:rsidR="00C32B11" w:rsidRPr="00F45F5C" w:rsidRDefault="00C32B11" w:rsidP="009018C0">
      <w:r>
        <w:rPr>
          <w:b/>
        </w:rPr>
        <w:t>Datum aanvraag:</w:t>
      </w:r>
      <w:r w:rsidR="00F45F5C">
        <w:t xml:space="preserve"> </w:t>
      </w:r>
    </w:p>
    <w:p w:rsidR="00AE5C68" w:rsidRDefault="00AE5C68" w:rsidP="009018C0">
      <w:pPr>
        <w:rPr>
          <w:b/>
        </w:rPr>
      </w:pPr>
    </w:p>
    <w:p w:rsidR="00B70B2D" w:rsidRDefault="00B70B2D" w:rsidP="009018C0">
      <w:pPr>
        <w:rPr>
          <w:b/>
        </w:rPr>
      </w:pPr>
      <w:r>
        <w:rPr>
          <w:b/>
        </w:rPr>
        <w:t>Opdrachtnemer:</w:t>
      </w:r>
      <w:r w:rsidR="00E07882">
        <w:t xml:space="preserve"> </w:t>
      </w:r>
      <w: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70B2D" w:rsidRPr="00E07882" w:rsidRDefault="00B70B2D" w:rsidP="009018C0">
      <w:r>
        <w:rPr>
          <w:b/>
        </w:rPr>
        <w:t>Contactpersoon:</w:t>
      </w:r>
      <w:r w:rsidR="00E07882">
        <w:t xml:space="preserve"> </w:t>
      </w:r>
    </w:p>
    <w:p w:rsidR="00B70B2D" w:rsidRPr="00E07882" w:rsidRDefault="00B70B2D" w:rsidP="009018C0">
      <w:r>
        <w:rPr>
          <w:b/>
        </w:rPr>
        <w:t>Telefoonnummer:</w:t>
      </w:r>
      <w:r w:rsidR="00E07882">
        <w:t xml:space="preserve"> </w:t>
      </w:r>
    </w:p>
    <w:p w:rsidR="00B70B2D" w:rsidRPr="00E07882" w:rsidRDefault="00B70B2D" w:rsidP="009018C0">
      <w:r>
        <w:rPr>
          <w:b/>
        </w:rPr>
        <w:t>E mailadres:</w:t>
      </w:r>
    </w:p>
    <w:p w:rsidR="00B70B2D" w:rsidRPr="00B203F0" w:rsidRDefault="00B70B2D" w:rsidP="009018C0"/>
    <w:p w:rsidR="00B70B2D" w:rsidRPr="00B203F0" w:rsidRDefault="00B70B2D" w:rsidP="009018C0">
      <w:r>
        <w:rPr>
          <w:b/>
        </w:rPr>
        <w:t>Bestek:</w:t>
      </w:r>
    </w:p>
    <w:p w:rsidR="00B70B2D" w:rsidRPr="00B203F0" w:rsidRDefault="00B70B2D" w:rsidP="009018C0">
      <w:r>
        <w:rPr>
          <w:b/>
        </w:rPr>
        <w:t>Project:</w:t>
      </w:r>
    </w:p>
    <w:p w:rsidR="00B70B2D" w:rsidRDefault="00B70B2D" w:rsidP="009018C0">
      <w:pPr>
        <w:rPr>
          <w:b/>
        </w:rPr>
      </w:pPr>
    </w:p>
    <w:p w:rsidR="00B70B2D" w:rsidRPr="00AE5C68" w:rsidRDefault="00917EA8" w:rsidP="00B70B2D">
      <w:pPr>
        <w:rPr>
          <w:i/>
        </w:rPr>
      </w:pPr>
      <w:r>
        <w:rPr>
          <w:b/>
        </w:rPr>
        <w:t>BAS nummer</w:t>
      </w:r>
      <w:r w:rsidR="00B70B2D">
        <w:rPr>
          <w:b/>
        </w:rPr>
        <w:t xml:space="preserve">: </w:t>
      </w:r>
      <w:r w:rsidR="00B70B2D">
        <w:rPr>
          <w:i/>
        </w:rPr>
        <w:t>nummer nader in te vullen door Rijkswaterstaat</w:t>
      </w:r>
      <w:r>
        <w:rPr>
          <w:i/>
        </w:rPr>
        <w:t xml:space="preserve"> bij goedkeuring</w:t>
      </w:r>
      <w:r w:rsidR="009018C0">
        <w:rPr>
          <w:i/>
        </w:rPr>
        <w:t xml:space="preserve">                    </w:t>
      </w:r>
    </w:p>
    <w:p w:rsidR="00595A10" w:rsidRDefault="00595A10" w:rsidP="00B70B2D">
      <w:pPr>
        <w:rPr>
          <w:b/>
        </w:rPr>
      </w:pPr>
    </w:p>
    <w:tbl>
      <w:tblPr>
        <w:tblStyle w:val="Tabelraster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861"/>
      </w:tblGrid>
      <w:tr w:rsidR="0042620E" w:rsidTr="00595A10">
        <w:trPr>
          <w:trHeight w:val="2383"/>
        </w:trPr>
        <w:tc>
          <w:tcPr>
            <w:tcW w:w="7861" w:type="dxa"/>
          </w:tcPr>
          <w:p w:rsidR="00595A10" w:rsidRDefault="000C704E" w:rsidP="00595A10">
            <w:pPr>
              <w:rPr>
                <w:i/>
              </w:rPr>
            </w:pPr>
            <w:r w:rsidRPr="000C704E">
              <w:rPr>
                <w:b/>
              </w:rPr>
              <w:t>Korte omschrijving werkzaamheden:</w:t>
            </w:r>
            <w:r w:rsidRPr="000C704E">
              <w:rPr>
                <w:i/>
              </w:rPr>
              <w:t xml:space="preserve"> Locatie, positie, soort werkzaamheden</w:t>
            </w:r>
          </w:p>
          <w:p w:rsidR="00715440" w:rsidRDefault="00715440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EE72B4" w:rsidRDefault="00EE72B4" w:rsidP="00595A10"/>
          <w:p w:rsidR="00F01698" w:rsidRDefault="00F01698" w:rsidP="00595A10"/>
          <w:p w:rsidR="00F01698" w:rsidRDefault="00F01698" w:rsidP="00595A10"/>
          <w:p w:rsidR="00F01698" w:rsidRPr="00CF6F94" w:rsidRDefault="00F01698" w:rsidP="00595A10"/>
        </w:tc>
      </w:tr>
    </w:tbl>
    <w:p w:rsidR="00B70B2D" w:rsidRDefault="00B70B2D" w:rsidP="00B70B2D">
      <w:pPr>
        <w:rPr>
          <w:b/>
        </w:rPr>
      </w:pPr>
    </w:p>
    <w:tbl>
      <w:tblPr>
        <w:tblStyle w:val="Tabelraster"/>
        <w:tblW w:w="7938" w:type="dxa"/>
        <w:tblInd w:w="-5" w:type="dxa"/>
        <w:tblLook w:val="04A0" w:firstRow="1" w:lastRow="0" w:firstColumn="1" w:lastColumn="0" w:noHBand="0" w:noVBand="1"/>
      </w:tblPr>
      <w:tblGrid>
        <w:gridCol w:w="1134"/>
        <w:gridCol w:w="1276"/>
        <w:gridCol w:w="2367"/>
        <w:gridCol w:w="756"/>
        <w:gridCol w:w="847"/>
        <w:gridCol w:w="1558"/>
      </w:tblGrid>
      <w:tr w:rsidR="00B70B2D" w:rsidTr="000C704E">
        <w:tc>
          <w:tcPr>
            <w:tcW w:w="1134" w:type="dxa"/>
          </w:tcPr>
          <w:p w:rsidR="00B70B2D" w:rsidRDefault="00B70B2D" w:rsidP="0048587F">
            <w:pPr>
              <w:rPr>
                <w:b/>
              </w:rPr>
            </w:pPr>
            <w:r>
              <w:rPr>
                <w:b/>
              </w:rPr>
              <w:t>Datum</w:t>
            </w:r>
          </w:p>
        </w:tc>
        <w:tc>
          <w:tcPr>
            <w:tcW w:w="1276" w:type="dxa"/>
          </w:tcPr>
          <w:p w:rsidR="00B70B2D" w:rsidRDefault="00B70B2D" w:rsidP="0048587F">
            <w:pPr>
              <w:rPr>
                <w:b/>
              </w:rPr>
            </w:pPr>
            <w:r>
              <w:rPr>
                <w:b/>
              </w:rPr>
              <w:t>Dag</w:t>
            </w:r>
          </w:p>
        </w:tc>
        <w:tc>
          <w:tcPr>
            <w:tcW w:w="2367" w:type="dxa"/>
          </w:tcPr>
          <w:p w:rsidR="00B70B2D" w:rsidRDefault="00B70B2D" w:rsidP="0048587F">
            <w:pPr>
              <w:rPr>
                <w:b/>
              </w:rPr>
            </w:pPr>
            <w:r>
              <w:rPr>
                <w:b/>
              </w:rPr>
              <w:t xml:space="preserve">Locatie stremming </w:t>
            </w:r>
          </w:p>
        </w:tc>
        <w:tc>
          <w:tcPr>
            <w:tcW w:w="756" w:type="dxa"/>
          </w:tcPr>
          <w:p w:rsidR="00B70B2D" w:rsidRDefault="00B70B2D" w:rsidP="0048587F">
            <w:pPr>
              <w:rPr>
                <w:b/>
              </w:rPr>
            </w:pPr>
            <w:r>
              <w:rPr>
                <w:b/>
              </w:rPr>
              <w:t>Start</w:t>
            </w:r>
          </w:p>
        </w:tc>
        <w:tc>
          <w:tcPr>
            <w:tcW w:w="847" w:type="dxa"/>
          </w:tcPr>
          <w:p w:rsidR="00B70B2D" w:rsidRDefault="00B70B2D" w:rsidP="0048587F">
            <w:pPr>
              <w:rPr>
                <w:b/>
              </w:rPr>
            </w:pPr>
            <w:r>
              <w:rPr>
                <w:b/>
              </w:rPr>
              <w:t>Einde</w:t>
            </w:r>
          </w:p>
        </w:tc>
        <w:tc>
          <w:tcPr>
            <w:tcW w:w="1558" w:type="dxa"/>
          </w:tcPr>
          <w:p w:rsidR="00B70B2D" w:rsidRDefault="00B70B2D" w:rsidP="0048587F">
            <w:pPr>
              <w:rPr>
                <w:b/>
              </w:rPr>
            </w:pPr>
            <w:r>
              <w:rPr>
                <w:b/>
              </w:rPr>
              <w:t>Hinderklasse</w:t>
            </w:r>
          </w:p>
        </w:tc>
      </w:tr>
      <w:tr w:rsidR="00B70B2D" w:rsidTr="000C704E">
        <w:tc>
          <w:tcPr>
            <w:tcW w:w="1134" w:type="dxa"/>
          </w:tcPr>
          <w:p w:rsidR="00B70B2D" w:rsidRPr="00EF6205" w:rsidRDefault="004B60E3" w:rsidP="0048587F">
            <w:pPr>
              <w:rPr>
                <w:i/>
              </w:rPr>
            </w:pPr>
            <w:r>
              <w:rPr>
                <w:i/>
              </w:rPr>
              <w:t>17-12-21</w:t>
            </w:r>
          </w:p>
        </w:tc>
        <w:tc>
          <w:tcPr>
            <w:tcW w:w="1276" w:type="dxa"/>
          </w:tcPr>
          <w:p w:rsidR="00B70B2D" w:rsidRPr="00EF6205" w:rsidRDefault="00B70B2D" w:rsidP="0048587F">
            <w:pPr>
              <w:rPr>
                <w:i/>
              </w:rPr>
            </w:pPr>
            <w:r>
              <w:rPr>
                <w:i/>
              </w:rPr>
              <w:t>Donderdag</w:t>
            </w:r>
          </w:p>
        </w:tc>
        <w:tc>
          <w:tcPr>
            <w:tcW w:w="2367" w:type="dxa"/>
          </w:tcPr>
          <w:p w:rsidR="00B70B2D" w:rsidRPr="00EF6205" w:rsidRDefault="00B70B2D" w:rsidP="0048587F">
            <w:pPr>
              <w:rPr>
                <w:i/>
              </w:rPr>
            </w:pPr>
            <w:r>
              <w:rPr>
                <w:i/>
              </w:rPr>
              <w:t xml:space="preserve">Object/vaarweg </w:t>
            </w:r>
            <w:proofErr w:type="spellStart"/>
            <w:r>
              <w:rPr>
                <w:i/>
              </w:rPr>
              <w:t>kmr</w:t>
            </w:r>
            <w:proofErr w:type="spellEnd"/>
          </w:p>
        </w:tc>
        <w:tc>
          <w:tcPr>
            <w:tcW w:w="756" w:type="dxa"/>
          </w:tcPr>
          <w:p w:rsidR="00B70B2D" w:rsidRPr="008B560D" w:rsidRDefault="00B70B2D" w:rsidP="0048587F">
            <w:pPr>
              <w:rPr>
                <w:i/>
              </w:rPr>
            </w:pPr>
            <w:r>
              <w:rPr>
                <w:i/>
              </w:rPr>
              <w:t>06:00</w:t>
            </w:r>
          </w:p>
        </w:tc>
        <w:tc>
          <w:tcPr>
            <w:tcW w:w="847" w:type="dxa"/>
          </w:tcPr>
          <w:p w:rsidR="00B70B2D" w:rsidRPr="008B560D" w:rsidRDefault="00B70B2D" w:rsidP="0048587F">
            <w:pPr>
              <w:rPr>
                <w:i/>
              </w:rPr>
            </w:pPr>
            <w:r>
              <w:rPr>
                <w:i/>
              </w:rPr>
              <w:t>18:00</w:t>
            </w:r>
          </w:p>
        </w:tc>
        <w:tc>
          <w:tcPr>
            <w:tcW w:w="1558" w:type="dxa"/>
          </w:tcPr>
          <w:p w:rsidR="00B70B2D" w:rsidRPr="00F9140F" w:rsidRDefault="00B70B2D" w:rsidP="00AE5C68">
            <w:pPr>
              <w:jc w:val="center"/>
              <w:rPr>
                <w:i/>
              </w:rPr>
            </w:pPr>
            <w:r w:rsidRPr="00F9140F">
              <w:rPr>
                <w:i/>
              </w:rPr>
              <w:t>2</w:t>
            </w:r>
          </w:p>
        </w:tc>
      </w:tr>
      <w:tr w:rsidR="00B70B2D" w:rsidTr="000C704E">
        <w:tc>
          <w:tcPr>
            <w:tcW w:w="1134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B70B2D" w:rsidRPr="00F9140F" w:rsidRDefault="00B70B2D" w:rsidP="00AE5C68">
            <w:pPr>
              <w:jc w:val="center"/>
              <w:rPr>
                <w:i/>
              </w:rPr>
            </w:pPr>
          </w:p>
        </w:tc>
      </w:tr>
      <w:tr w:rsidR="00B70B2D" w:rsidTr="000C704E">
        <w:tc>
          <w:tcPr>
            <w:tcW w:w="1134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B70B2D" w:rsidRPr="00F9140F" w:rsidRDefault="00B70B2D" w:rsidP="00AE5C68">
            <w:pPr>
              <w:jc w:val="center"/>
              <w:rPr>
                <w:i/>
              </w:rPr>
            </w:pPr>
          </w:p>
        </w:tc>
      </w:tr>
      <w:tr w:rsidR="00B70B2D" w:rsidTr="000C704E">
        <w:tc>
          <w:tcPr>
            <w:tcW w:w="1134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B70B2D" w:rsidRPr="00F9140F" w:rsidRDefault="00B70B2D" w:rsidP="00AE5C68">
            <w:pPr>
              <w:jc w:val="center"/>
              <w:rPr>
                <w:i/>
              </w:rPr>
            </w:pPr>
          </w:p>
        </w:tc>
      </w:tr>
      <w:tr w:rsidR="00B70B2D" w:rsidTr="000C704E">
        <w:tc>
          <w:tcPr>
            <w:tcW w:w="1134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B70B2D" w:rsidRDefault="00B70B2D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B70B2D" w:rsidRPr="00F9140F" w:rsidRDefault="00B70B2D" w:rsidP="00AE5C68">
            <w:pPr>
              <w:jc w:val="center"/>
              <w:rPr>
                <w:i/>
              </w:rPr>
            </w:pPr>
          </w:p>
        </w:tc>
      </w:tr>
      <w:tr w:rsidR="00012413" w:rsidTr="000C704E">
        <w:tc>
          <w:tcPr>
            <w:tcW w:w="1134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012413" w:rsidRPr="00F9140F" w:rsidRDefault="00012413" w:rsidP="00AE5C68">
            <w:pPr>
              <w:jc w:val="center"/>
              <w:rPr>
                <w:i/>
              </w:rPr>
            </w:pPr>
          </w:p>
        </w:tc>
      </w:tr>
      <w:tr w:rsidR="00012413" w:rsidTr="000C704E">
        <w:tc>
          <w:tcPr>
            <w:tcW w:w="1134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012413" w:rsidRDefault="00012413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012413" w:rsidRPr="00F9140F" w:rsidRDefault="00012413" w:rsidP="00AE5C68">
            <w:pPr>
              <w:jc w:val="center"/>
              <w:rPr>
                <w:i/>
              </w:rPr>
            </w:pPr>
          </w:p>
        </w:tc>
      </w:tr>
      <w:tr w:rsidR="00F01698" w:rsidTr="000C704E">
        <w:tc>
          <w:tcPr>
            <w:tcW w:w="1134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F01698" w:rsidRPr="00F9140F" w:rsidRDefault="00F01698" w:rsidP="00AE5C68">
            <w:pPr>
              <w:jc w:val="center"/>
              <w:rPr>
                <w:i/>
              </w:rPr>
            </w:pPr>
          </w:p>
        </w:tc>
      </w:tr>
      <w:tr w:rsidR="00F01698" w:rsidTr="000C704E">
        <w:tc>
          <w:tcPr>
            <w:tcW w:w="1134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F01698" w:rsidRPr="00F9140F" w:rsidRDefault="00F01698" w:rsidP="00AE5C68">
            <w:pPr>
              <w:jc w:val="center"/>
              <w:rPr>
                <w:i/>
              </w:rPr>
            </w:pPr>
          </w:p>
        </w:tc>
      </w:tr>
      <w:tr w:rsidR="00F01698" w:rsidTr="000C704E">
        <w:tc>
          <w:tcPr>
            <w:tcW w:w="1134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1276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2367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756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847" w:type="dxa"/>
          </w:tcPr>
          <w:p w:rsidR="00F01698" w:rsidRDefault="00F01698" w:rsidP="0048587F">
            <w:pPr>
              <w:rPr>
                <w:i/>
              </w:rPr>
            </w:pPr>
          </w:p>
        </w:tc>
        <w:tc>
          <w:tcPr>
            <w:tcW w:w="1558" w:type="dxa"/>
          </w:tcPr>
          <w:p w:rsidR="00F01698" w:rsidRPr="00F9140F" w:rsidRDefault="00F01698" w:rsidP="00AE5C68">
            <w:pPr>
              <w:jc w:val="center"/>
              <w:rPr>
                <w:i/>
              </w:rPr>
            </w:pPr>
          </w:p>
        </w:tc>
      </w:tr>
    </w:tbl>
    <w:p w:rsidR="00087D4D" w:rsidRDefault="00087D4D" w:rsidP="00B70B2D">
      <w:pPr>
        <w:rPr>
          <w:b/>
        </w:rPr>
      </w:pPr>
    </w:p>
    <w:p w:rsidR="00087D4D" w:rsidRDefault="00743795" w:rsidP="00B70B2D">
      <w:r>
        <w:t xml:space="preserve">Het aanvraagformulier stuurt u naar </w:t>
      </w:r>
      <w:hyperlink r:id="rId11" w:history="1">
        <w:r w:rsidRPr="009D0101">
          <w:rPr>
            <w:rStyle w:val="Hyperlink"/>
          </w:rPr>
          <w:t>beheerdersloket.mnz@rws.nl</w:t>
        </w:r>
      </w:hyperlink>
      <w:r>
        <w:t xml:space="preserve"> van RWS MN.</w:t>
      </w:r>
    </w:p>
    <w:p w:rsidR="00087D4D" w:rsidRDefault="00087D4D" w:rsidP="00B70B2D">
      <w:pPr>
        <w:rPr>
          <w:b/>
        </w:rPr>
      </w:pPr>
    </w:p>
    <w:p w:rsidR="00087D4D" w:rsidRDefault="00087D4D" w:rsidP="00B70B2D">
      <w:pPr>
        <w:rPr>
          <w:b/>
        </w:rPr>
      </w:pPr>
    </w:p>
    <w:p w:rsidR="00087D4D" w:rsidRPr="003B0BAC" w:rsidRDefault="00087D4D" w:rsidP="00B70B2D"/>
    <w:p w:rsidR="00087D4D" w:rsidRDefault="00087D4D" w:rsidP="00B70B2D">
      <w:pPr>
        <w:rPr>
          <w:b/>
        </w:rPr>
      </w:pPr>
    </w:p>
    <w:p w:rsidR="00743795" w:rsidRDefault="00743795" w:rsidP="00B70B2D">
      <w:pPr>
        <w:rPr>
          <w:b/>
        </w:rPr>
      </w:pPr>
    </w:p>
    <w:p w:rsidR="00087D4D" w:rsidRDefault="00087D4D" w:rsidP="00B70B2D">
      <w:pPr>
        <w:rPr>
          <w:b/>
        </w:rPr>
      </w:pPr>
    </w:p>
    <w:p w:rsidR="00087D4D" w:rsidRDefault="00087D4D" w:rsidP="00B70B2D">
      <w:pPr>
        <w:rPr>
          <w:b/>
        </w:rPr>
      </w:pPr>
    </w:p>
    <w:p w:rsidR="00087D4D" w:rsidRPr="00087D4D" w:rsidRDefault="00087D4D" w:rsidP="00087D4D">
      <w:pPr>
        <w:jc w:val="center"/>
        <w:rPr>
          <w:b/>
          <w:sz w:val="28"/>
          <w:szCs w:val="28"/>
        </w:rPr>
      </w:pPr>
      <w:r w:rsidRPr="00087D4D">
        <w:rPr>
          <w:b/>
          <w:sz w:val="28"/>
          <w:szCs w:val="28"/>
        </w:rPr>
        <w:t>Onderdeel Rijkswaterstaat</w:t>
      </w:r>
    </w:p>
    <w:p w:rsidR="00087D4D" w:rsidRDefault="00087D4D" w:rsidP="00B70B2D">
      <w:pPr>
        <w:rPr>
          <w:b/>
        </w:rPr>
      </w:pPr>
    </w:p>
    <w:p w:rsidR="00D93796" w:rsidRDefault="00D93796" w:rsidP="00B70B2D">
      <w:pPr>
        <w:rPr>
          <w:b/>
        </w:rPr>
      </w:pPr>
    </w:p>
    <w:tbl>
      <w:tblPr>
        <w:tblStyle w:val="Tabelraster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861"/>
      </w:tblGrid>
      <w:tr w:rsidR="00674E63" w:rsidTr="009D1895">
        <w:trPr>
          <w:trHeight w:val="2383"/>
        </w:trPr>
        <w:tc>
          <w:tcPr>
            <w:tcW w:w="7861" w:type="dxa"/>
          </w:tcPr>
          <w:p w:rsidR="00711696" w:rsidRDefault="00674E63" w:rsidP="00674E63">
            <w:pPr>
              <w:rPr>
                <w:i/>
              </w:rPr>
            </w:pPr>
            <w:r>
              <w:rPr>
                <w:b/>
              </w:rPr>
              <w:t>Tekst Bericht Aan de Scheepvaart</w:t>
            </w:r>
            <w:r w:rsidRPr="000C704E">
              <w:rPr>
                <w:b/>
              </w:rPr>
              <w:t>:</w:t>
            </w:r>
            <w:r w:rsidRPr="000C704E">
              <w:rPr>
                <w:i/>
              </w:rPr>
              <w:t xml:space="preserve"> </w:t>
            </w:r>
            <w:r>
              <w:rPr>
                <w:i/>
              </w:rPr>
              <w:t>Conform werkwijzer Minder Hinder</w:t>
            </w:r>
          </w:p>
          <w:p w:rsidR="00743795" w:rsidRDefault="00743795" w:rsidP="00674E63"/>
          <w:p w:rsidR="00743795" w:rsidRDefault="00743795" w:rsidP="00674E63"/>
          <w:p w:rsidR="00743795" w:rsidRDefault="00743795" w:rsidP="00674E63"/>
          <w:p w:rsidR="00F01698" w:rsidRDefault="00F01698" w:rsidP="00674E63">
            <w:pPr>
              <w:rPr>
                <w:b/>
              </w:rPr>
            </w:pPr>
          </w:p>
          <w:p w:rsidR="00F01698" w:rsidRDefault="00F01698" w:rsidP="00674E63">
            <w:pPr>
              <w:rPr>
                <w:b/>
              </w:rPr>
            </w:pPr>
          </w:p>
          <w:p w:rsidR="00743795" w:rsidRPr="00F01698" w:rsidRDefault="00743795" w:rsidP="00674E63">
            <w:r w:rsidRPr="00F01698">
              <w:t xml:space="preserve">Aanvullende inlichtingen: </w:t>
            </w:r>
          </w:p>
        </w:tc>
      </w:tr>
    </w:tbl>
    <w:p w:rsidR="00B70B2D" w:rsidRPr="007A51DA" w:rsidRDefault="00B70B2D" w:rsidP="00B70B2D">
      <w:pPr>
        <w:rPr>
          <w:b/>
          <w:i/>
        </w:rPr>
      </w:pPr>
    </w:p>
    <w:tbl>
      <w:tblPr>
        <w:tblStyle w:val="Tabelraster"/>
        <w:tblpPr w:leftFromText="141" w:rightFromText="141" w:vertAnchor="text" w:tblpY="1"/>
        <w:tblOverlap w:val="never"/>
        <w:tblW w:w="7914" w:type="dxa"/>
        <w:tblLayout w:type="fixed"/>
        <w:tblLook w:val="04A0" w:firstRow="1" w:lastRow="0" w:firstColumn="1" w:lastColumn="0" w:noHBand="0" w:noVBand="1"/>
      </w:tblPr>
      <w:tblGrid>
        <w:gridCol w:w="7914"/>
      </w:tblGrid>
      <w:tr w:rsidR="00087D4D" w:rsidTr="00743795">
        <w:trPr>
          <w:trHeight w:val="3519"/>
        </w:trPr>
        <w:tc>
          <w:tcPr>
            <w:tcW w:w="7914" w:type="dxa"/>
          </w:tcPr>
          <w:p w:rsidR="00087D4D" w:rsidRDefault="00087D4D" w:rsidP="00CF3FB2">
            <w:pPr>
              <w:rPr>
                <w:b/>
              </w:rPr>
            </w:pPr>
            <w:r>
              <w:rPr>
                <w:b/>
              </w:rPr>
              <w:t>Reden van afwijzen</w:t>
            </w:r>
            <w:r w:rsidRPr="000C704E">
              <w:rPr>
                <w:b/>
              </w:rPr>
              <w:t>:</w:t>
            </w:r>
          </w:p>
          <w:p w:rsidR="00087D4D" w:rsidRPr="00DD007B" w:rsidRDefault="00087D4D" w:rsidP="00CF3FB2">
            <w:pPr>
              <w:rPr>
                <w:i/>
              </w:rPr>
            </w:pPr>
            <w:r w:rsidRPr="00DD007B">
              <w:rPr>
                <w:i/>
              </w:rPr>
              <w:t>Niet voldaan aan communicatieperiode hinderklasse.</w:t>
            </w:r>
          </w:p>
          <w:p w:rsidR="00087D4D" w:rsidRPr="00DD007B" w:rsidRDefault="00087D4D" w:rsidP="00CF3FB2">
            <w:pPr>
              <w:rPr>
                <w:i/>
              </w:rPr>
            </w:pPr>
            <w:r w:rsidRPr="00DD007B">
              <w:rPr>
                <w:i/>
              </w:rPr>
              <w:t>Onderbouwing komt niet overeen met afspraken RWS.</w:t>
            </w:r>
          </w:p>
          <w:p w:rsidR="00087D4D" w:rsidRPr="00DD007B" w:rsidRDefault="00087D4D" w:rsidP="00CF3FB2">
            <w:pPr>
              <w:rPr>
                <w:i/>
              </w:rPr>
            </w:pPr>
            <w:r w:rsidRPr="00DD007B">
              <w:rPr>
                <w:i/>
              </w:rPr>
              <w:t>Anders namelijk:</w:t>
            </w:r>
          </w:p>
          <w:p w:rsidR="00087D4D" w:rsidRPr="00711696" w:rsidRDefault="00087D4D" w:rsidP="00CF3FB2"/>
        </w:tc>
      </w:tr>
    </w:tbl>
    <w:p w:rsidR="00B70B2D" w:rsidRDefault="00B70B2D" w:rsidP="00B70B2D">
      <w:pPr>
        <w:rPr>
          <w:b/>
        </w:rPr>
      </w:pPr>
    </w:p>
    <w:p w:rsidR="005E7B6E" w:rsidRDefault="005E7B6E" w:rsidP="00B70B2D">
      <w:pPr>
        <w:rPr>
          <w:b/>
        </w:rPr>
      </w:pPr>
    </w:p>
    <w:p w:rsidR="00743795" w:rsidRDefault="00743795" w:rsidP="00863208">
      <w:pPr>
        <w:rPr>
          <w:b/>
        </w:rPr>
      </w:pPr>
      <w:r>
        <w:rPr>
          <w:b/>
        </w:rPr>
        <w:t xml:space="preserve">Datum behandeld: </w:t>
      </w:r>
    </w:p>
    <w:p w:rsidR="00743795" w:rsidRPr="00447761" w:rsidRDefault="00743795" w:rsidP="00743795">
      <w:r>
        <w:rPr>
          <w:b/>
        </w:rPr>
        <w:t xml:space="preserve">Aanvraag goedgekeurd: </w:t>
      </w:r>
      <w:r>
        <w:t>Ja / Nee</w:t>
      </w:r>
    </w:p>
    <w:p w:rsidR="00D26035" w:rsidRPr="00D93796" w:rsidRDefault="00743795">
      <w:pPr>
        <w:rPr>
          <w:b/>
        </w:rPr>
      </w:pPr>
      <w:r>
        <w:rPr>
          <w:b/>
        </w:rPr>
        <w:t xml:space="preserve">BAS nummer: </w:t>
      </w:r>
      <w:r w:rsidR="003E5D45">
        <w:rPr>
          <w:i/>
        </w:rPr>
        <w:t>Jaartal-object-</w:t>
      </w:r>
      <w:r>
        <w:rPr>
          <w:i/>
        </w:rPr>
        <w:t>nummer</w:t>
      </w:r>
    </w:p>
    <w:sectPr w:rsidR="00D26035" w:rsidRPr="00D93796">
      <w:headerReference w:type="default" r:id="rId12"/>
      <w:headerReference w:type="first" r:id="rId13"/>
      <w:pgSz w:w="11905" w:h="16837"/>
      <w:pgMar w:top="3730" w:right="2777" w:bottom="1020" w:left="1587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F01" w:rsidRDefault="00DE2F01">
      <w:pPr>
        <w:spacing w:line="240" w:lineRule="auto"/>
      </w:pPr>
      <w:r>
        <w:separator/>
      </w:r>
    </w:p>
  </w:endnote>
  <w:endnote w:type="continuationSeparator" w:id="0">
    <w:p w:rsidR="00DE2F01" w:rsidRDefault="00DE2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F01" w:rsidRDefault="00DE2F01">
      <w:pPr>
        <w:spacing w:line="240" w:lineRule="auto"/>
      </w:pPr>
      <w:r>
        <w:separator/>
      </w:r>
    </w:p>
  </w:footnote>
  <w:footnote w:type="continuationSeparator" w:id="0">
    <w:p w:rsidR="00DE2F01" w:rsidRDefault="00DE2F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47C" w:rsidRDefault="00260751">
    <w:r>
      <w:rPr>
        <w:noProof/>
      </w:rPr>
      <mc:AlternateContent>
        <mc:Choice Requires="wps">
          <w:drawing>
            <wp:anchor distT="0" distB="0" distL="0" distR="0" simplePos="0" relativeHeight="251652096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1" name="800ae268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4F3881">
                          <w:pPr>
                            <w:pStyle w:val="Vertrouwelijkheidsniveau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B70B2D">
                            <w:t>RWS INFORMATIE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00ae268-aa27-11ea-9460-02420a000003" o:spid="_x0000_s1026" type="#_x0000_t202" style="position:absolute;margin-left:79.35pt;margin-top:805pt;width:356.25pt;height:17.25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ttNuwEAAEwDAAAOAAAAZHJzL2Uyb0RvYy54bWysU8tu2zAQvBfoPxC8y6IUx3EEywHaIEGA&#10;oC2Q9gPWFGkREB8lGUvO13dJW07R3orqQI12yeHs7GpzN+mBHIQPypqWVgtGiTDcdsrsW/rj+0Ox&#10;piREMB0M1oiWHkWgd9uPHzaja0Rtezt0whMkMaEZXUv7GF1TloH3QkNYWCcMJqX1GiJ++n3ZeRiR&#10;XQ9lzdiqHK3vnLdchIDR+1OSbjO/lILHr1IGEcnQUtQW8+rzuktrud1As/fgesXPMuAfVGhQBi+9&#10;UN1DBPLq1V9UWnFvg5Vxwa0urZSKi1wDVlOxP6p56cGJXAuaE9zFpvD/aPmXwzdPVIe9o8SAxhat&#10;GQNRr9YFQH1TVJWA4na5YgWrlzUDlp6r5NvoQoPHXxwSxOmTnRLHOR4wmOyYpNfpjYUSzGMHjhfX&#10;xRQJx+Dyul5e3VxTwjFXV7cMMdKU76edD/FRWE0SaKnHrmaz4fAc4mnrvCVdZuyDGoYUTxJPUhKK&#10;024669vZ7oiycXCRr7f+jZIRh6Cl4ecreEHJ8GTQ5TQxM/Az2M0ADMejLY2UnODnmCdrvhlblss4&#10;j1eaid+/s773n2D7CwAA//8DAFBLAwQUAAYACAAAACEAgAcdF+EAAAANAQAADwAAAGRycy9kb3du&#10;cmV2LnhtbEyPwU7DMBBE70j8g7VI3Kidqk1DiFNVCE5IiDQcODqxm1iN1yF22/D3bE9w29kdzb4p&#10;trMb2NlMwXqUkCwEMIOt1xY7CZ/160MGLESFWg0ejYQfE2Bb3t4UKtf+gpU572PHKARDriT0MY45&#10;56HtjVNh4UeDdDv4yalIcuq4ntSFwt3Al0Kk3CmL9KFXo3nuTXvcn5yE3RdWL/b7vfmoDpWt60eB&#10;b+lRyvu7efcELJo5/pnhik/oUBJT40+oAxtIr7MNWWlIE0GtyJJtkiWw5rpardbAy4L/b1H+AgAA&#10;//8DAFBLAQItABQABgAIAAAAIQC2gziS/gAAAOEBAAATAAAAAAAAAAAAAAAAAAAAAABbQ29udGVu&#10;dF9UeXBlc10ueG1sUEsBAi0AFAAGAAgAAAAhADj9If/WAAAAlAEAAAsAAAAAAAAAAAAAAAAALwEA&#10;AF9yZWxzLy5yZWxzUEsBAi0AFAAGAAgAAAAhAEfC2027AQAATAMAAA4AAAAAAAAAAAAAAAAALgIA&#10;AGRycy9lMm9Eb2MueG1sUEsBAi0AFAAGAAgAAAAhAIAHHRfhAAAADQEAAA8AAAAAAAAAAAAAAAAA&#10;FQQAAGRycy9kb3ducmV2LnhtbFBLBQYAAAAABAAEAPMAAAAjBQAAAAA=&#10;" filled="f" stroked="f">
              <v:textbox inset="0,0,0,0">
                <w:txbxContent>
                  <w:p w:rsidR="00E0047C" w:rsidRDefault="00DE730F">
                    <w:pPr>
                      <w:pStyle w:val="Vertrouwelijkheidsniveau"/>
                    </w:pPr>
                    <w:r>
                      <w:fldChar w:fldCharType="begin"/>
                    </w:r>
                    <w:r>
                      <w:instrText xml:space="preserve"> DOCPROPERTY  "Rubricering"  \* MERGEFORMAT </w:instrText>
                    </w:r>
                    <w:r>
                      <w:fldChar w:fldCharType="separate"/>
                    </w:r>
                    <w:r w:rsidR="00B70B2D">
                      <w:t>RWS INFORMATIE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120" behindDoc="0" locked="1" layoutInCell="1" allowOverlap="1">
              <wp:simplePos x="0" y="0"/>
              <wp:positionH relativeFrom="page">
                <wp:posOffset>5921375</wp:posOffset>
              </wp:positionH>
              <wp:positionV relativeFrom="page">
                <wp:posOffset>1936750</wp:posOffset>
              </wp:positionV>
              <wp:extent cx="1259840" cy="8009890"/>
              <wp:effectExtent l="0" t="0" r="0" b="0"/>
              <wp:wrapNone/>
              <wp:docPr id="2" name="800b6f45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80098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pStyle w:val="Referentiegegevensvet65"/>
                          </w:pPr>
                          <w:r>
                            <w:t>Rijkswaterstaat Midden-Nederland</w:t>
                          </w: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Netwerkmanagement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b6f45-aa27-11ea-9460-02420a000003" o:spid="_x0000_s1027" type="#_x0000_t202" style="position:absolute;margin-left:466.25pt;margin-top:152.5pt;width:99.2pt;height:630.7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o8WvgEAAFQDAAAOAAAAZHJzL2Uyb0RvYy54bWysU9tu2zAMfR+wfxD07ljx0iwxohTYig4F&#10;hq1A2w+gZSk2YF0mqbHTrx+l1OmwvRXzg0yR4tHhIbW7nvRAjtKH3hpOlwtGiTTCtr05cPr0eFts&#10;KAkRTAuDNZLTkwz0ev/xw250taxsZ4dWeoIgJtSj47SL0dVlGUQnNYSFddJgUFmvIeLWH8rWw4jo&#10;eigrxtblaH3rvBUyBPTenIN0n/GVkiL+VCrISAZOkVvMq89rk9Zyv4P64MF1vXilAe9goaE3eOkF&#10;6gYikGff/wOle+FtsCouhNWlVaoXMteA1SzZX9U8dOBkrgXFCe4iU/h/sOLH8d6TvuW0osSAxhZt&#10;GGvWanVVAFSfi+VSQrFdrVnBqlXFgKXvU9JtdKHG9AeHAHH6Yifs/+wP6ExyTMrr9MdCCcaxA6eL&#10;6nKKRKSk6mq7WWFIYAwv3262uS/lW7rzIX6TVpNkcOqxrVltOH4PEang0flIus3Y234Ykj9xPHNJ&#10;VpyaKdd64dnY9oT0cYARtrP+hZIRh4HT8OsZvKRkuDOodpqc2fCz0cwGGIGpnEZKzubXmCdsJoCt&#10;yxRfxyzNxp/7TPPtMex/AwAA//8DAFBLAwQUAAYACAAAACEAHLYtzeIAAAANAQAADwAAAGRycy9k&#10;b3ducmV2LnhtbEyPwU7DMAyG70i8Q+RJ3FiylVa0azpNCE5IiK4cOKat10ZrnNJkW3l7stO42fKn&#10;39+fb2czsDNOTluSsFoKYEiNbTV1Er6qt8dnYM4ratVgCSX8ooNtcX+Xq6y1FyrxvPcdCyHkMiWh&#10;937MOHdNj0a5pR2Rwu1gJ6N8WKeOt5O6hHAz8LUQCTdKU/jQqxFfemyO+5ORsPum8lX/fNSf5aHU&#10;VZUKek+OUj4s5t0GmMfZ32C46gd1KIJTbU/UOjZISKN1HFAJkYhDqSuxikQKrA5TnCRPwIuc/29R&#10;/AEAAP//AwBQSwECLQAUAAYACAAAACEAtoM4kv4AAADhAQAAEwAAAAAAAAAAAAAAAAAAAAAAW0Nv&#10;bnRlbnRfVHlwZXNdLnhtbFBLAQItABQABgAIAAAAIQA4/SH/1gAAAJQBAAALAAAAAAAAAAAAAAAA&#10;AC8BAABfcmVscy8ucmVsc1BLAQItABQABgAIAAAAIQArwo8WvgEAAFQDAAAOAAAAAAAAAAAAAAAA&#10;AC4CAABkcnMvZTJvRG9jLnhtbFBLAQItABQABgAIAAAAIQActi3N4gAAAA0BAAAPAAAAAAAAAAAA&#10;AAAAABgEAABkcnMvZG93bnJldi54bWxQSwUGAAAAAAQABADzAAAAJwUAAAAA&#10;" filled="f" stroked="f">
              <v:textbox inset="0,0,0,0">
                <w:txbxContent>
                  <w:p w:rsidR="00E0047C" w:rsidRDefault="00260751">
                    <w:pPr>
                      <w:pStyle w:val="Referentiegegevensvet65"/>
                    </w:pPr>
                    <w:r>
                      <w:t xml:space="preserve">Rijkswaterstaat </w:t>
                    </w:r>
                    <w:proofErr w:type="spellStart"/>
                    <w:r>
                      <w:t>Midden-Nederland</w:t>
                    </w:r>
                    <w:proofErr w:type="spellEnd"/>
                  </w:p>
                  <w:p w:rsidR="00E0047C" w:rsidRDefault="00260751">
                    <w:pPr>
                      <w:pStyle w:val="ReferentiegegevensVerdana65"/>
                    </w:pPr>
                    <w:r>
                      <w:t>Netwerkmanagement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4144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1922145</wp:posOffset>
              </wp:positionV>
              <wp:extent cx="4752975" cy="215900"/>
              <wp:effectExtent l="0" t="0" r="0" b="0"/>
              <wp:wrapNone/>
              <wp:docPr id="3" name="800b6f98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2975" cy="2159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51B96" w:rsidRDefault="00551B96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b6f98-aa27-11ea-9460-02420a000003" o:spid="_x0000_s1028" type="#_x0000_t202" style="position:absolute;margin-left:79.35pt;margin-top:151.35pt;width:374.25pt;height:17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WbvwEAAFMDAAAOAAAAZHJzL2Uyb0RvYy54bWysU9tu2zAMfR+wfxD07lh2czXiFNiKDgOK&#10;rUC7D6BlKTZgXSapsdOvH6XU6bC9DfMDTZHS0eEhtb+d1EBOwvne6JoWC0aJ0Ny0vT7W9Mfzfbal&#10;xAfQLQxGi5qehae3h48f9qOtRGk6M7TCEQTRvhptTbsQbJXnnndCgV8YKzQmpXEKAi7dMW8djIiu&#10;hrxkbJ2PxrXWGS68x+jdJUkPCV9KwcN3Kb0IZKgpcgvJumSbaPPDHqqjA9v1/I0G/AMLBb3GS69Q&#10;dxCAvLj+LyjVc2e8kWHBjcqNlD0XqQaspmB/VPPUgRWpFhTH26tM/v/B8m+nR0f6tqY3lGhQ2KIt&#10;Y81a7rYZQLnJikJAtluuWcbKZcmAxe8m6jZaX+HxJ4sAYfpkJuz/HPcYjHJM0qn4x0IJ5rED56vq&#10;YgqEY3C5WZW7zYoSjrmyWO1Yakv+fto6H74Io0h0auqwq0lsOD34gExw67wlXqbNfT8MMR4pXqhE&#10;L0zNlEotZ5qNac/IHucXYTvjXikZcRZq6n++gBOUDF81ih0HZ3bc7DSzA5rj0ZoGSi7u55AGbCaA&#10;nUsU36Ysjsbv60Tz/S0cfgEAAP//AwBQSwMEFAAGAAgAAAAhAPBTiRjgAAAACwEAAA8AAABkcnMv&#10;ZG93bnJldi54bWxMj8FOwzAQRO9I/IO1SNyo3VQkbRqnqhCckBBpOHB0YjexGq9D7Lbh71lOcNvZ&#10;Hc2+KXazG9jFTMF6lLBcCGAGW68tdhI+6peHNbAQFWo1eDQSvk2AXXl7U6hc+ytW5nKIHaMQDLmS&#10;0Mc45pyHtjdOhYUfDdLt6CenIsmp43pSVwp3A0+ESLlTFulDr0bz1Jv2dDg7CftPrJ7t11vzXh0r&#10;W9cbga/pScr7u3m/BRbNHP/M8ItP6FASU+PPqAMbSD+uM7JKWImEBnJsRJYAa2izSjPgZcH/dyh/&#10;AAAA//8DAFBLAQItABQABgAIAAAAIQC2gziS/gAAAOEBAAATAAAAAAAAAAAAAAAAAAAAAABbQ29u&#10;dGVudF9UeXBlc10ueG1sUEsBAi0AFAAGAAgAAAAhADj9If/WAAAAlAEAAAsAAAAAAAAAAAAAAAAA&#10;LwEAAF9yZWxzLy5yZWxzUEsBAi0AFAAGAAgAAAAhAOO85Zu/AQAAUwMAAA4AAAAAAAAAAAAAAAAA&#10;LgIAAGRycy9lMm9Eb2MueG1sUEsBAi0AFAAGAAgAAAAhAPBTiRjgAAAACwEAAA8AAAAAAAAAAAAA&#10;AAAAGQQAAGRycy9kb3ducmV2LnhtbFBLBQYAAAAABAAEAPMAAAAmBQAAAAA=&#10;" filled="f" stroked="f">
              <v:textbox inset="0,0,0,0">
                <w:txbxContent>
                  <w:p w:rsidR="00551B96" w:rsidRDefault="00551B96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168" behindDoc="0" locked="1" layoutInCell="1" allowOverlap="1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9840" cy="237490"/>
              <wp:effectExtent l="0" t="0" r="0" b="0"/>
              <wp:wrapNone/>
              <wp:docPr id="4" name="800b6fdc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2374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4F388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4F3881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00b6fdc-aa27-11ea-9460-02420a000003" o:spid="_x0000_s1029" type="#_x0000_t202" style="position:absolute;margin-left:466.25pt;margin-top:805pt;width:99.2pt;height:18.7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+6VvgEAAFMDAAAOAAAAZHJzL2Uyb0RvYy54bWysU9uO0zAQfUfiHyy/p3GzodtGdVeC1SIk&#10;BCstfMDEsZtI8QXb26R8PWN300XwhsiDM57xHJ85M97fzXokJ+nDYA2n6xWjRBphu8EcOf3+7aHY&#10;UhIimA5GaySnZxno3eHtm/3kGlnZ3o6d9ARBTGgmx2kfo2vKMoheaggr66TBoLJeQ8StP5adhwnR&#10;9VhWjG3KyfrOeStkCOi9vwTpIeMrJUX8qlSQkYycIreYV5/XNq3lYQ/N0YPrB/FCA/6BhYbB4KVX&#10;qHuIQJ798BeUHoS3waq4ElaXVqlByFwDVrNmf1Tz1IOTuRYUJ7irTOH/wYovp0dPho7TmhIDGlu0&#10;ZazdqE4UANVtsV5LKHb1hhWsqisGLH03SbfJhQbTnxwCxPm9nbH/iz+gM8kxK6/THwslGMcOnK+q&#10;yzkSkZKqd7ttjSGBsermtt7ltpSv2c6H+FFaTZLBqceuZrHh9DlEZIJHlyPpMmMfhnFM/kTxQiVZ&#10;cW7nXOqVfmu7M7LH+UXY3vqflEw4C5yGH8/gJSXjJ4Nip8FZDL8Y7WKAEZjKaaTkYn6IecAWAti5&#10;TPFlytJo/L7PNF/fwuEXAAAA//8DAFBLAwQUAAYACAAAACEACJ+SsuIAAAAOAQAADwAAAGRycy9k&#10;b3ducmV2LnhtbEyPwU7DMBBE70j8g7VI3KidtgQS4lQVglMlRBoOHJ1km1iN1yF22/TvcU5w3Jmn&#10;2ZlsM5menXF02pKEaCGAIdW20dRK+CrfH56BOa+oUb0llHBFB5v89iZTaWMvVOB571sWQsilSkLn&#10;/ZBy7uoOjXILOyAF72BHo3w4x5Y3o7qEcNPzpRAxN0pT+NCpAV87rI/7k5Gw/abiTf98VJ/FodBl&#10;mQjaxUcp7++m7Qswj5P/g2GuH6pDHjpV9kSNY72EZLV8DGgw4kiEVTMSrUQCrJq19dMaeJ7x/zPy&#10;XwAAAP//AwBQSwECLQAUAAYACAAAACEAtoM4kv4AAADhAQAAEwAAAAAAAAAAAAAAAAAAAAAAW0Nv&#10;bnRlbnRfVHlwZXNdLnhtbFBLAQItABQABgAIAAAAIQA4/SH/1gAAAJQBAAALAAAAAAAAAAAAAAAA&#10;AC8BAABfcmVscy8ucmVsc1BLAQItABQABgAIAAAAIQC6C+6VvgEAAFMDAAAOAAAAAAAAAAAAAAAA&#10;AC4CAABkcnMvZTJvRG9jLnhtbFBLAQItABQABgAIAAAAIQAIn5Ky4gAAAA4BAAAPAAAAAAAAAAAA&#10;AAAAABgEAABkcnMvZG93bnJldi54bWxQSwUGAAAAAAQABADzAAAAJwUAAAAA&#10;" filled="f" stroked="f">
              <v:textbox inset="0,0,0,0">
                <w:txbxContent>
                  <w:p w:rsidR="00E0047C" w:rsidRDefault="00260751">
                    <w:pPr>
                      <w:pStyle w:val="ReferentiegegevensVerdana65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4F388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4F3881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47C" w:rsidRDefault="00260751">
    <w:pPr>
      <w:spacing w:after="7029"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1" layoutInCell="1" allowOverlap="1">
              <wp:simplePos x="0" y="0"/>
              <wp:positionH relativeFrom="page">
                <wp:posOffset>6000750</wp:posOffset>
              </wp:positionH>
              <wp:positionV relativeFrom="page">
                <wp:posOffset>1933575</wp:posOffset>
              </wp:positionV>
              <wp:extent cx="1295400" cy="8009890"/>
              <wp:effectExtent l="0" t="0" r="0" b="0"/>
              <wp:wrapNone/>
              <wp:docPr id="5" name="800a7804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0" cy="80098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pStyle w:val="Referentiegegevensvet65"/>
                          </w:pPr>
                          <w:r>
                            <w:t>Rijkswaterstaat Midden-Nederland</w:t>
                          </w: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Netwerkmanagement</w:t>
                          </w:r>
                        </w:p>
                        <w:p w:rsidR="00E0047C" w:rsidRDefault="00E0047C">
                          <w:pPr>
                            <w:pStyle w:val="WitregelW1"/>
                          </w:pP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proofErr w:type="spellStart"/>
                          <w:r>
                            <w:t>Papendorpseweg</w:t>
                          </w:r>
                          <w:proofErr w:type="spellEnd"/>
                          <w:r>
                            <w:t xml:space="preserve"> 101B</w:t>
                          </w: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3528 BJ  Utrecht</w:t>
                          </w: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Postbus 2232</w:t>
                          </w: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3500 GE  Utrecht</w:t>
                          </w:r>
                        </w:p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T  030-2913100</w:t>
                          </w:r>
                        </w:p>
                        <w:p w:rsidR="00E0047C" w:rsidRPr="00B70B2D" w:rsidRDefault="00260751">
                          <w:pPr>
                            <w:pStyle w:val="ReferentiegegevensVerdana65"/>
                            <w:rPr>
                              <w:lang w:val="en-US"/>
                            </w:rPr>
                          </w:pPr>
                          <w:r w:rsidRPr="00B70B2D">
                            <w:rPr>
                              <w:lang w:val="en-US"/>
                            </w:rPr>
                            <w:t xml:space="preserve">F  </w:t>
                          </w:r>
                        </w:p>
                        <w:p w:rsidR="00E0047C" w:rsidRPr="00B70B2D" w:rsidRDefault="00260751">
                          <w:pPr>
                            <w:pStyle w:val="ReferentiegegevensVerdana65"/>
                            <w:rPr>
                              <w:lang w:val="en-US"/>
                            </w:rPr>
                          </w:pPr>
                          <w:r w:rsidRPr="00B70B2D">
                            <w:rPr>
                              <w:lang w:val="en-US"/>
                            </w:rPr>
                            <w:t>www.rijkswaterstaat.nl</w:t>
                          </w:r>
                        </w:p>
                        <w:p w:rsidR="00E0047C" w:rsidRPr="00B70B2D" w:rsidRDefault="00E0047C">
                          <w:pPr>
                            <w:pStyle w:val="WitregelW1"/>
                            <w:rPr>
                              <w:lang w:val="en-US"/>
                            </w:rPr>
                          </w:pPr>
                        </w:p>
                        <w:p w:rsidR="00E0047C" w:rsidRPr="00B70B2D" w:rsidRDefault="00260751">
                          <w:pPr>
                            <w:pStyle w:val="Referentiegegevensvet65"/>
                            <w:rPr>
                              <w:lang w:val="en-US"/>
                            </w:rPr>
                          </w:pPr>
                          <w:proofErr w:type="spellStart"/>
                          <w:r w:rsidRPr="00B70B2D">
                            <w:rPr>
                              <w:lang w:val="en-US"/>
                            </w:rPr>
                            <w:t>Contactpersoon</w:t>
                          </w:r>
                          <w:proofErr w:type="spellEnd"/>
                        </w:p>
                        <w:p w:rsidR="00E0047C" w:rsidRPr="00B70B2D" w:rsidRDefault="00E0047C">
                          <w:pPr>
                            <w:pStyle w:val="ReferentiegegevensVerdana65"/>
                            <w:rPr>
                              <w:lang w:val="en-US"/>
                            </w:rPr>
                          </w:pPr>
                        </w:p>
                        <w:p w:rsidR="00E0047C" w:rsidRPr="00B70B2D" w:rsidRDefault="004F3881">
                          <w:pPr>
                            <w:pStyle w:val="ReferentiegegevensVerdana65"/>
                            <w:rPr>
                              <w:lang w:val="en-US"/>
                            </w:rPr>
                          </w:pPr>
                          <w:hyperlink r:id="rId1" w:history="1">
                            <w:r w:rsidR="009018C0" w:rsidRPr="009D0101">
                              <w:rPr>
                                <w:rStyle w:val="Hyperlink"/>
                                <w:lang w:val="en-US"/>
                              </w:rPr>
                              <w:t>beheerdersloket.mnz@rws.nl</w:t>
                            </w:r>
                          </w:hyperlink>
                          <w:r w:rsidR="009018C0">
                            <w:rPr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00a7804-aa27-11ea-9460-02420a000003" o:spid="_x0000_s1030" type="#_x0000_t202" style="position:absolute;margin-left:472.5pt;margin-top:152.25pt;width:102pt;height:630.7pt;z-index:2516561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6bgvgEAAFQDAAAOAAAAZHJzL2Uyb0RvYy54bWysU9tu2zAMfR/QfxD07ljx3DYxohRYiw4D&#10;hq1A2w9gZCk2YF0mqbGzrx+l1OnQvg3zg0yR4tHhIbW5mfRADtKH3hpOlwtGiTTCtr3Zc/r8dF+s&#10;KAkRTAuDNZLTowz0ZnvxaTO6Rla2s0MrPUEQE5rRcdrF6JqyDKKTGsLCOmkwqKzXEHHr92XrYUR0&#10;PZQVY1flaH3rvBUyBPTenYJ0m/GVkiL+VCrISAZOkVvMq8/rLq3ldgPN3oPrevFKA/6BhYbe4KVn&#10;qDuIQF58/wFK98LbYFVcCKtLq1QvZK4Bq1myd9U8duBkrgXFCe4sU/h/sOLH4cGTvuX0khIDGlu0&#10;YgyuV6wuAKrrYrmUUKzrK1awqq4YsPR9TrqNLjSY/ugQIE5f7IT9n/0BnUmOSXmd/lgowTh24HhW&#10;XU6RiJRUrS9rhiGBMbx8vVrnvpRv6c6H+FVaTZLBqce2ZrXh8D1EpIJH5yPpNmPv+2FI/sTxxCVZ&#10;cdpNudZ65rmz7RHp4wAjbGf9b0pGHAZOw68X8JKS4ZtBtdPkzIafjd1sgBGYymmk5GTexjxhMwFs&#10;Xab4OmZpNv7eZ5pvj2H7BwAA//8DAFBLAwQUAAYACAAAACEAWH4kT+IAAAANAQAADwAAAGRycy9k&#10;b3ducmV2LnhtbEyPwU7DMBBE70j8g7VI3KhdSCIS4lQVghMSIg0Hjk68TazG6xC7bfh73BPcdndG&#10;s2/KzWJHdsLZG0cS1isBDKlz2lAv4bN5vXsE5oMirUZHKOEHPWyq66tSFdqdqcbTLvQshpAvlIQh&#10;hKng3HcDWuVXbkKK2t7NVoW4zj3XszrHcDvyeyEybpWh+GFQEz4P2B12Ryth+0X1i/l+bz/qfW2a&#10;Jhf0lh2kvL1Ztk/AAi7hzwwX/IgOVWRq3ZG0Z6OEPEljlyDhQSQpsItjneTx1MYpzdIceFXy/y2q&#10;XwAAAP//AwBQSwECLQAUAAYACAAAACEAtoM4kv4AAADhAQAAEwAAAAAAAAAAAAAAAAAAAAAAW0Nv&#10;bnRlbnRfVHlwZXNdLnhtbFBLAQItABQABgAIAAAAIQA4/SH/1gAAAJQBAAALAAAAAAAAAAAAAAAA&#10;AC8BAABfcmVscy8ucmVsc1BLAQItABQABgAIAAAAIQBna6bgvgEAAFQDAAAOAAAAAAAAAAAAAAAA&#10;AC4CAABkcnMvZTJvRG9jLnhtbFBLAQItABQABgAIAAAAIQBYfiRP4gAAAA0BAAAPAAAAAAAAAAAA&#10;AAAAABgEAABkcnMvZG93bnJldi54bWxQSwUGAAAAAAQABADzAAAAJwUAAAAA&#10;" filled="f" stroked="f">
              <v:textbox inset="0,0,0,0">
                <w:txbxContent>
                  <w:p w:rsidR="00E0047C" w:rsidRDefault="00260751">
                    <w:pPr>
                      <w:pStyle w:val="Referentiegegevensvet65"/>
                    </w:pPr>
                    <w:r>
                      <w:t xml:space="preserve">Rijkswaterstaat </w:t>
                    </w:r>
                    <w:proofErr w:type="spellStart"/>
                    <w:r>
                      <w:t>Midden-Nederland</w:t>
                    </w:r>
                    <w:proofErr w:type="spellEnd"/>
                  </w:p>
                  <w:p w:rsidR="00E0047C" w:rsidRDefault="00260751">
                    <w:pPr>
                      <w:pStyle w:val="ReferentiegegevensVerdana65"/>
                    </w:pPr>
                    <w:r>
                      <w:t>Netwerkmanagement</w:t>
                    </w:r>
                  </w:p>
                  <w:p w:rsidR="00E0047C" w:rsidRDefault="00E0047C">
                    <w:pPr>
                      <w:pStyle w:val="WitregelW1"/>
                    </w:pPr>
                  </w:p>
                  <w:p w:rsidR="00E0047C" w:rsidRDefault="00260751">
                    <w:pPr>
                      <w:pStyle w:val="ReferentiegegevensVerdana65"/>
                    </w:pPr>
                    <w:proofErr w:type="spellStart"/>
                    <w:r>
                      <w:t>Papendorpseweg</w:t>
                    </w:r>
                    <w:proofErr w:type="spellEnd"/>
                    <w:r>
                      <w:t xml:space="preserve"> 101B</w:t>
                    </w:r>
                  </w:p>
                  <w:p w:rsidR="00E0047C" w:rsidRDefault="00260751">
                    <w:pPr>
                      <w:pStyle w:val="ReferentiegegevensVerdana65"/>
                    </w:pPr>
                    <w:r>
                      <w:t>3528 BJ  Utrecht</w:t>
                    </w:r>
                  </w:p>
                  <w:p w:rsidR="00E0047C" w:rsidRDefault="00260751">
                    <w:pPr>
                      <w:pStyle w:val="ReferentiegegevensVerdana65"/>
                    </w:pPr>
                    <w:r>
                      <w:t>Postbus 2232</w:t>
                    </w:r>
                  </w:p>
                  <w:p w:rsidR="00E0047C" w:rsidRDefault="00260751">
                    <w:pPr>
                      <w:pStyle w:val="ReferentiegegevensVerdana65"/>
                    </w:pPr>
                    <w:r>
                      <w:t>3500 GE  Utrecht</w:t>
                    </w:r>
                  </w:p>
                  <w:p w:rsidR="00E0047C" w:rsidRDefault="00260751">
                    <w:pPr>
                      <w:pStyle w:val="ReferentiegegevensVerdana65"/>
                    </w:pPr>
                    <w:r>
                      <w:t>T  030-2913100</w:t>
                    </w:r>
                  </w:p>
                  <w:p w:rsidR="00E0047C" w:rsidRPr="00B70B2D" w:rsidRDefault="00260751">
                    <w:pPr>
                      <w:pStyle w:val="ReferentiegegevensVerdana65"/>
                      <w:rPr>
                        <w:lang w:val="en-US"/>
                      </w:rPr>
                    </w:pPr>
                    <w:r w:rsidRPr="00B70B2D">
                      <w:rPr>
                        <w:lang w:val="en-US"/>
                      </w:rPr>
                      <w:t xml:space="preserve">F  </w:t>
                    </w:r>
                  </w:p>
                  <w:p w:rsidR="00E0047C" w:rsidRPr="00B70B2D" w:rsidRDefault="00260751">
                    <w:pPr>
                      <w:pStyle w:val="ReferentiegegevensVerdana65"/>
                      <w:rPr>
                        <w:lang w:val="en-US"/>
                      </w:rPr>
                    </w:pPr>
                    <w:r w:rsidRPr="00B70B2D">
                      <w:rPr>
                        <w:lang w:val="en-US"/>
                      </w:rPr>
                      <w:t>www.rijkswaterstaat.nl</w:t>
                    </w:r>
                  </w:p>
                  <w:p w:rsidR="00E0047C" w:rsidRPr="00B70B2D" w:rsidRDefault="00E0047C">
                    <w:pPr>
                      <w:pStyle w:val="WitregelW1"/>
                      <w:rPr>
                        <w:lang w:val="en-US"/>
                      </w:rPr>
                    </w:pPr>
                  </w:p>
                  <w:p w:rsidR="00E0047C" w:rsidRPr="00B70B2D" w:rsidRDefault="00260751">
                    <w:pPr>
                      <w:pStyle w:val="Referentiegegevensvet65"/>
                      <w:rPr>
                        <w:lang w:val="en-US"/>
                      </w:rPr>
                    </w:pPr>
                    <w:proofErr w:type="spellStart"/>
                    <w:r w:rsidRPr="00B70B2D">
                      <w:rPr>
                        <w:lang w:val="en-US"/>
                      </w:rPr>
                      <w:t>Contactpersoon</w:t>
                    </w:r>
                    <w:proofErr w:type="spellEnd"/>
                  </w:p>
                  <w:p w:rsidR="00E0047C" w:rsidRPr="00B70B2D" w:rsidRDefault="00E0047C">
                    <w:pPr>
                      <w:pStyle w:val="ReferentiegegevensVerdana65"/>
                      <w:rPr>
                        <w:lang w:val="en-US"/>
                      </w:rPr>
                    </w:pPr>
                  </w:p>
                  <w:p w:rsidR="00E0047C" w:rsidRPr="00B70B2D" w:rsidRDefault="00087D4D">
                    <w:pPr>
                      <w:pStyle w:val="ReferentiegegevensVerdana65"/>
                      <w:rPr>
                        <w:lang w:val="en-US"/>
                      </w:rPr>
                    </w:pPr>
                    <w:hyperlink r:id="rId2" w:history="1">
                      <w:r w:rsidR="009018C0" w:rsidRPr="009D0101">
                        <w:rPr>
                          <w:rStyle w:val="Hyperlink"/>
                          <w:lang w:val="en-US"/>
                        </w:rPr>
                        <w:t>beheerdersloket.mnz@rws.nl</w:t>
                      </w:r>
                    </w:hyperlink>
                    <w:r w:rsidR="009018C0">
                      <w:rPr>
                        <w:lang w:val="en-US"/>
                      </w:rPr>
                      <w:t xml:space="preserve"> 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6" name="800a782f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51B96" w:rsidRDefault="00551B96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a782f-aa27-11ea-9460-02420a000003" o:spid="_x0000_s1031" type="#_x0000_t202" style="position:absolute;margin-left:79.35pt;margin-top:805pt;width:356.25pt;height:17.2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WJUvwEAAFMDAAAOAAAAZHJzL2Uyb0RvYy54bWysU8tu2zAQvBfoPxC8y6IUx3YE0wHaIEWB&#10;oA2Q9APWFGkJEB8lGUvO13dJR07R3orqQK12yeHM7Gp7O+mBHKUPvTWcVgtGiTTCtr05cPrj+b7Y&#10;UBIimBYGaySnJxno7e7jh+3oGlnbzg6t9ARBTGhGx2kXo2vKMohOaggL66TBorJeQ8RPfyhbDyOi&#10;66GsGVuVo/Wt81bIEDB7dy7SXcZXSor4XakgIxk4RW4xrz6v+7SWuy00Bw+u68UbDfgHFhp6g5de&#10;oO4gAnnx/V9QuhfeBqviQlhdWqV6IbMGVFOxP9Q8deBk1oLmBHexKfw/WPHt+OhJ33K6osSAxhZt&#10;GIP1plYFQL0uqkpCcbNcsYLVy5oBS89V8m10ocHjTw4B4vTJTtj/OR8wmeyYlNfpjUIJ1rEDp4vr&#10;copEYHJ5XS+v1teUCKzV1Q3DGOHL99POh/hFWk1SwKnHrmaz4fgQ4nnrvCVdZux9PwwpnyieqaQo&#10;TvspS834KbO37QnZ4/wibGf9KyUjzgKn4ecLeEnJ8NWg2Wlw5sDPwX4OwAg8ymmk5Bx+jnnAZgLY&#10;uazmbcrSaPz+nWm+/wu7XwAAAP//AwBQSwMEFAAGAAgAAAAhAIAHHRfhAAAADQEAAA8AAABkcnMv&#10;ZG93bnJldi54bWxMj8FOwzAQRO9I/IO1SNyonapNQ4hTVQhOSIg0HDg6sZtYjdchdtvw92xPcNvZ&#10;Hc2+KbazG9jZTMF6lJAsBDCDrdcWOwmf9etDBixEhVoNHo2EHxNgW97eFCrX/oKVOe9jxygEQ64k&#10;9DGOOeeh7Y1TYeFHg3Q7+MmpSHLquJ7UhcLdwJdCpNwpi/ShV6N57k173J+chN0XVi/2+735qA6V&#10;retHgW/pUcr7u3n3BCyaOf6Z4YpP6FASU+NPqAMbSK+zDVlpSBNBrciSbZIlsOa6Wq3WwMuC/29R&#10;/gIAAP//AwBQSwECLQAUAAYACAAAACEAtoM4kv4AAADhAQAAEwAAAAAAAAAAAAAAAAAAAAAAW0Nv&#10;bnRlbnRfVHlwZXNdLnhtbFBLAQItABQABgAIAAAAIQA4/SH/1gAAAJQBAAALAAAAAAAAAAAAAAAA&#10;AC8BAABfcmVscy8ucmVsc1BLAQItABQABgAIAAAAIQAdVWJUvwEAAFMDAAAOAAAAAAAAAAAAAAAA&#10;AC4CAABkcnMvZTJvRG9jLnhtbFBLAQItABQABgAIAAAAIQCABx0X4QAAAA0BAAAPAAAAAAAAAAAA&#10;AAAAABkEAABkcnMvZG93bnJldi54bWxQSwUGAAAAAAQABADzAAAAJwUAAAAA&#10;" filled="f" stroked="f">
              <v:textbox inset="0,0,0,0">
                <w:txbxContent>
                  <w:p w:rsidR="00551B96" w:rsidRDefault="00551B96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237490"/>
              <wp:effectExtent l="0" t="0" r="0" b="0"/>
              <wp:wrapNone/>
              <wp:docPr id="7" name="800a785a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2374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4F3881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4F3881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00a785a-aa27-11ea-9460-02420a000003" o:spid="_x0000_s1032" type="#_x0000_t202" style="position:absolute;margin-left:466.25pt;margin-top:805pt;width:99pt;height:18.7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B9VvgEAAFMDAAAOAAAAZHJzL2Uyb0RvYy54bWysU9tu2zAMfR+wfxD07lhx0jg1ohTYig4D&#10;hm1A1w9gZCk2YF0mqbGzrx+l1OmwvRXzg0yR4tHhIbW7m/RATtKH3hpOlwtGiTTCtr05cvr046HY&#10;UhIimBYGaySnZxno3f79u93oGlnZzg6t9ARBTGhGx2kXo2vKMohOaggL66TBoLJeQ8StP5athxHR&#10;9VBWjG3K0frWeStkCOi9vwTpPuMrJUX8plSQkQycIreYV5/XQ1rL/Q6aowfX9eKFBryBhYbe4KVX&#10;qHuIQJ59/w+U7oW3waq4EFaXVqleyFwDVrNkf1Xz2IGTuRYUJ7irTOH/wYqvp++e9C2nNSUGNLZo&#10;yxjU2xsoAKq6WC4lFLfrDStYta4YsPStkm6jCw2mPzoEiNMHO2H/Z39AZ5JjUl6nPxZKMI4dOF9V&#10;l1MkIiVVN/WKYUhgrFrV69vclvI12/kQP0mrSTI49djVLDacvoSITPDofCRdZuxDPwzJnyheqCQr&#10;Tocpl7qZaR5se0b2OL8I21n/i5IRZ4HT8PMZvKRk+GxQ7DQ4s+Fn4zAbYASmchopuZgfYx6wmQB2&#10;LlN8mbI0Gn/uM83Xt7D/DQAA//8DAFBLAwQUAAYACAAAACEAezggS+EAAAAOAQAADwAAAGRycy9k&#10;b3ducmV2LnhtbEyPwU7DMBBE70j8g7VI3KidtgQa4lQVghMSIg0Hjk7sJlbjdYjdNvw9mxMcd+Zp&#10;dibfTq5nZzMG61FCshDADDZeW2wlfFavd4/AQlSoVe/RSPgxAbbF9VWuMu0vWJrzPraMQjBkSkIX&#10;45BxHprOOBUWfjBI3sGPTkU6x5brUV0o3PV8KUTKnbJIHzo1mOfONMf9yUnYfWH5Yr/f64/yUNqq&#10;2gh8S49S3t5Muydg0UzxD4a5PlWHgjrV/oQ6sF7CZrW8J5SMNBG0akaSlSCtnrX1wxp4kfP/M4pf&#10;AAAA//8DAFBLAQItABQABgAIAAAAIQC2gziS/gAAAOEBAAATAAAAAAAAAAAAAAAAAAAAAABbQ29u&#10;dGVudF9UeXBlc10ueG1sUEsBAi0AFAAGAAgAAAAhADj9If/WAAAAlAEAAAsAAAAAAAAAAAAAAAAA&#10;LwEAAF9yZWxzLy5yZWxzUEsBAi0AFAAGAAgAAAAhAFjUH1W+AQAAUwMAAA4AAAAAAAAAAAAAAAAA&#10;LgIAAGRycy9lMm9Eb2MueG1sUEsBAi0AFAAGAAgAAAAhAHs4IEvhAAAADgEAAA8AAAAAAAAAAAAA&#10;AAAAGAQAAGRycy9kb3ducmV2LnhtbFBLBQYAAAAABAAEAPMAAAAmBQAAAAA=&#10;" filled="f" stroked="f">
              <v:textbox inset="0,0,0,0">
                <w:txbxContent>
                  <w:p w:rsidR="00E0047C" w:rsidRDefault="00260751">
                    <w:pPr>
                      <w:pStyle w:val="ReferentiegegevensVerdana65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4F3881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4F3881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1713230</wp:posOffset>
              </wp:positionV>
              <wp:extent cx="3590925" cy="132715"/>
              <wp:effectExtent l="0" t="0" r="0" b="0"/>
              <wp:wrapNone/>
              <wp:docPr id="8" name="800a7ed2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0925" cy="1327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pStyle w:val="ReferentiegegevensVerdana65"/>
                          </w:pPr>
                          <w:r>
                            <w:t>Retouradres: Rijkswaterstaat | Postbus 2232 | 3500 GE  Utrecht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800a7ed2-aa27-11ea-9460-02420a000003" o:spid="_x0000_s1033" type="#_x0000_t202" style="position:absolute;margin-left:79.35pt;margin-top:134.9pt;width:282.75pt;height:10.45pt;z-index:2516592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qkovwEAAFMDAAAOAAAAZHJzL2Uyb0RvYy54bWysU8tu2zAQvBfoPxC8y6LkOI4F0wHaIEGA&#10;oC2Q9gPWFGUREB8lGUvO13dJR07R3orqQK12yeHM7Gp7O+mBHKUPyhpOqwWjRBphW2UOnP74fl/c&#10;UBIimBYGaySnJxno7e7jh+3oGlnb3g6t9ARBTGhGx2kfo2vKMoheaggL66TBYme9hoif/lC2HkZE&#10;10NZM3Zdjta3zlshQ8Ds3blIdxm/66SIX7suyEgGTpFbzKvP6z6t5W4LzcGD65V4owH/wEKDMnjp&#10;BeoOIpAXr/6C0kp4G2wXF8Lq0nadEjJrQDUV+0PNcw9OZi1oTnAXm8L/gxVfjt88US2n2CgDGlt0&#10;wxisZVsXAPW6qCoJxebqmhWsvqoZsPQsk2+jCw0ef3YIEKdPdsL+z/mAyWTH1Hmd3iiUYB07cLq4&#10;LqdIBCaXqw3b1CtKBNaqZb2uVgmmfD/tfIgP0mqSAk49djWbDcenEM9b5y3pMmPv1TCkfKJ4ppKi&#10;OO2nLHU909zb9oTscX4Rtrf+lZIRZ4HT8PMFvKRkeDRodhqcOfBzsJ8DMAKPchopOYefYx6wmQB2&#10;Lqt5m7I0Gr9/Z5rv/8LuFwAAAP//AwBQSwMEFAAGAAgAAAAhAFyoDAffAAAACwEAAA8AAABkcnMv&#10;ZG93bnJldi54bWxMj8FOwzAQRO9I/IO1SNyoTQRJE+JUFYITEiINB45O7CZW43WI3Tb8PcupHGf2&#10;aXam3CxuZCczB+tRwv1KADPYeW2xl/DZvN6tgYWoUKvRo5HwYwJsquurUhXan7E2p13sGYVgKJSE&#10;Icap4Dx0g3EqrPxkkG57PzsVSc4917M6U7gbeSJEyp2ySB8GNZnnwXSH3dFJ2H5h/WK/39uPel/b&#10;pskFvqUHKW9vlu0TsGiWeIHhrz5Vh4o6tf6IOrCR9OM6I1RCkua0gYgseUiAteTkIgNelfz/huoX&#10;AAD//wMAUEsBAi0AFAAGAAgAAAAhALaDOJL+AAAA4QEAABMAAAAAAAAAAAAAAAAAAAAAAFtDb250&#10;ZW50X1R5cGVzXS54bWxQSwECLQAUAAYACAAAACEAOP0h/9YAAACUAQAACwAAAAAAAAAAAAAAAAAv&#10;AQAAX3JlbHMvLnJlbHNQSwECLQAUAAYACAAAACEA3JapKL8BAABTAwAADgAAAAAAAAAAAAAAAAAu&#10;AgAAZHJzL2Uyb0RvYy54bWxQSwECLQAUAAYACAAAACEAXKgMB98AAAALAQAADwAAAAAAAAAAAAAA&#10;AAAZBAAAZHJzL2Rvd25yZXYueG1sUEsFBgAAAAAEAAQA8wAAACUFAAAAAA==&#10;" filled="f" stroked="f">
              <v:textbox inset="0,0,0,0">
                <w:txbxContent>
                  <w:p w:rsidR="00E0047C" w:rsidRDefault="00260751">
                    <w:pPr>
                      <w:pStyle w:val="ReferentiegegevensVerdana65"/>
                    </w:pPr>
                    <w:r>
                      <w:t>Retouradres: Rijkswaterstaat | Postbus 2232 | 3500 GE  Utrecht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0" locked="1" layoutInCell="1" allowOverlap="1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439545"/>
              <wp:effectExtent l="0" t="0" r="0" b="0"/>
              <wp:wrapNone/>
              <wp:docPr id="10" name="800b6afc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4395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339975" cy="1582834"/>
                                <wp:effectExtent l="0" t="0" r="0" b="0"/>
                                <wp:docPr id="22" name="RWS_Woordmerk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" name="RWS_Woordmerk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b6afc-aa27-11ea-9460-02420a000003" o:spid="_x0000_s1034" type="#_x0000_t202" style="position:absolute;margin-left:316.05pt;margin-top:0;width:184.25pt;height:113.3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j3ywAEAAFUDAAAOAAAAZHJzL2Uyb0RvYy54bWysU8tu2zAQvBfoPxC8y6LkR2zBcoA2SBAg&#10;aAuk/YAVRVoCxEdJxpLz9V3SkVO0t6I6UKtdcjgzu9rfTmogJ+F8b3RNiwWjRGhu2l4fa/rj+322&#10;pcQH0C0MRouanoWnt4ePH/ajrURpOjO0whEE0b4abU27EGyV5553QoFfGCs0FqVxCgJ+umPeOhgR&#10;XQ15ydgmH41rrTNceI/Zu0uRHhK+lIKHr1J6EchQU+QW0urS2sQ1P+yhOjqwXc/faMA/sFDQa7z0&#10;CnUHAciL6/+CUj13xhsZFtyo3EjZc5E0oJqC/aHmuQMrkhY0x9urTf7/wfIvp2+O9C32Du3RoLBH&#10;W8aaDUieAZQ3WVEIyHarDctYuSoZsPgso3Gj9RWef7aIEKZPZkKQOe8xGf2YpFPxjUoJ1vGO89V2&#10;MQXCMVkul7vdzZoSjrVitdytV+uIk78ft86HB2EUiUFNHfY12Q2nJx8uW+ct8TZt7vthiPnI8cIl&#10;RmFqpiR2O/NsTHtG+jjBCNsZ90rJiNNQU//zBZygZHjUaHccnTlwc9DMAWiOR2saKLmEn0MasZkA&#10;9i6peZuzOBy/fyea73/D4RcAAAD//wMAUEsDBBQABgAIAAAAIQCAuESj3QAAAAkBAAAPAAAAZHJz&#10;L2Rvd25yZXYueG1sTI/BTsMwEETvSPyDtZW4UbtBCpDGqSoEJyREGg4cnXibRI3XIXbb8PdsT/Q4&#10;mtHMm3wzu0GccAq9Jw2rpQKB1HjbU6vhq3q7fwIRoiFrBk+o4RcDbIrbm9xk1p+pxNMutoJLKGRG&#10;QxfjmEkZmg6dCUs/IrG395MzkeXUSjuZM5e7QSZKpdKZnnihMyO+dNgcdkenYftN5Wv/81F/lvuy&#10;r6pnRe/pQeu7xbxdg4g4x/8wXPAZHQpmqv2RbBCDhvQhWXFUAz+62IrXQNQakiR9BFnk8vpB8QcA&#10;AP//AwBQSwECLQAUAAYACAAAACEAtoM4kv4AAADhAQAAEwAAAAAAAAAAAAAAAAAAAAAAW0NvbnRl&#10;bnRfVHlwZXNdLnhtbFBLAQItABQABgAIAAAAIQA4/SH/1gAAAJQBAAALAAAAAAAAAAAAAAAAAC8B&#10;AABfcmVscy8ucmVsc1BLAQItABQABgAIAAAAIQAa+j3ywAEAAFUDAAAOAAAAAAAAAAAAAAAAAC4C&#10;AABkcnMvZTJvRG9jLnhtbFBLAQItABQABgAIAAAAIQCAuESj3QAAAAkBAAAPAAAAAAAAAAAAAAAA&#10;ABoEAABkcnMvZG93bnJldi54bWxQSwUGAAAAAAQABADzAAAAJAUAAAAA&#10;" filled="f" stroked="f">
              <v:textbox inset="0,0,0,0">
                <w:txbxContent>
                  <w:p w:rsidR="00E0047C" w:rsidRDefault="00260751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2339975" cy="1582834"/>
                          <wp:effectExtent l="0" t="0" r="0" b="0"/>
                          <wp:docPr id="22" name="RWS_Woordmerk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1" name="RWS_Woordmerk"/>
                                  <pic:cNvPicPr/>
                                </pic:nvPicPr>
                                <pic:blipFill>
                                  <a:blip r:embed="rId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0" locked="1" layoutInCell="1" allowOverlap="1">
              <wp:simplePos x="0" y="0"/>
              <wp:positionH relativeFrom="page">
                <wp:posOffset>3545840</wp:posOffset>
              </wp:positionH>
              <wp:positionV relativeFrom="page">
                <wp:posOffset>0</wp:posOffset>
              </wp:positionV>
              <wp:extent cx="467995" cy="1336675"/>
              <wp:effectExtent l="0" t="0" r="0" b="0"/>
              <wp:wrapNone/>
              <wp:docPr id="12" name="800b6b28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047C" w:rsidRDefault="00260751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995" cy="1583865"/>
                                <wp:effectExtent l="0" t="0" r="0" b="0"/>
                                <wp:docPr id="23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" name="Rijkslint"/>
                                        <pic:cNvPicPr/>
                                      </pic:nvPicPr>
                                      <pic:blipFill>
                                        <a:blip r:embed="rId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b6b28-aa27-11ea-9460-02420a000003" o:spid="_x0000_s1035" type="#_x0000_t202" style="position:absolute;margin-left:279.2pt;margin-top:0;width:36.85pt;height:105.2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01XvwEAAFQDAAAOAAAAZHJzL2Uyb0RvYy54bWysU9uO0zAQfUfiHyy/p3HSbtpGTVeC1SIk&#10;BEgLHzBx7CZSfMH2Nilfz9jddBG8IfLgTGbs43POTA73sxrJWTg/GN3QYsUoEZqbbtCnhn7/9pjt&#10;KPEBdAej0aKhF+Hp/fHtm8Nka1Ga3oydcARBtK8n29A+BFvnuee9UOBXxgqNRWmcgoCf7pR3DiZE&#10;V2NeMlblk3GddYYL7zH7cC3SY8KXUvDwRUovAhkbitxCWl1a27jmxwPUJwe2H/gLDfgHFgoGjZfe&#10;oB4gAHl2w19QauDOeCPDihuVGykHLpIGVFOwP9Q89WBF0oLmeHuzyf8/WP75/NWRocPelZRoUNij&#10;HWNt1Za7DKDcZkUhINtvKpaxclMyYPFZR+Mm62s8/2QRIczvzIwgS95jMvoxS6fiG5USrGMLLjfb&#10;xRwIx+Sm2u73d5RwLBXrdVVt7yJM/nraOh8+CKNIDBrqsK3JbTh/8uG6ddkSL9PmcRjHmI8Ur1Ri&#10;FOZ2Tlr3C83WdBdkjwOMsL1xPymZcBga6n88gxOUjB81uh0nZwncErRLAJrj0YYGSq7h+5AmbCGA&#10;rUtqXsYszsbv34nm689w/AUAAP//AwBQSwMEFAAGAAgAAAAhAC7pm4zeAAAACAEAAA8AAABkcnMv&#10;ZG93bnJldi54bWxMjzFPwzAUhHck/oP1kNionUCiEuJUFYIJCZGGgdGJXxOr8XOI3Tb8e8xUxtOd&#10;7r4rN4sd2QlnbxxJSFYCGFLntKFewmfzercG5oMirUZHKOEHPWyq66tSFdqdqcbTLvQslpAvlIQh&#10;hKng3HcDWuVXbkKK3t7NVoUo557rWZ1juR15KkTOrTIUFwY14fOA3WF3tBK2X1S/mO/39qPe16Zp&#10;HgW95Qcpb2+W7ROwgEu4hOEPP6JDFZladyTt2Sghy9YPMSohPop2fp8mwFoJaSIy4FXJ/x+ofgEA&#10;AP//AwBQSwECLQAUAAYACAAAACEAtoM4kv4AAADhAQAAEwAAAAAAAAAAAAAAAAAAAAAAW0NvbnRl&#10;bnRfVHlwZXNdLnhtbFBLAQItABQABgAIAAAAIQA4/SH/1gAAAJQBAAALAAAAAAAAAAAAAAAAAC8B&#10;AABfcmVscy8ucmVsc1BLAQItABQABgAIAAAAIQBTI01XvwEAAFQDAAAOAAAAAAAAAAAAAAAAAC4C&#10;AABkcnMvZTJvRG9jLnhtbFBLAQItABQABgAIAAAAIQAu6ZuM3gAAAAgBAAAPAAAAAAAAAAAAAAAA&#10;ABkEAABkcnMvZG93bnJldi54bWxQSwUGAAAAAAQABADzAAAAJAUAAAAA&#10;" filled="f" stroked="f">
              <v:textbox inset="0,0,0,0">
                <w:txbxContent>
                  <w:p w:rsidR="00E0047C" w:rsidRDefault="00260751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995" cy="1583865"/>
                          <wp:effectExtent l="0" t="0" r="0" b="0"/>
                          <wp:docPr id="23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" name="Rijkslint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360" behindDoc="0" locked="1" layoutInCell="1" allowOverlap="1">
              <wp:simplePos x="0" y="0"/>
              <wp:positionH relativeFrom="margin">
                <wp:align>left</wp:align>
              </wp:positionH>
              <wp:positionV relativeFrom="margin">
                <wp:posOffset>-2031365</wp:posOffset>
              </wp:positionV>
              <wp:extent cx="4933315" cy="1699260"/>
              <wp:effectExtent l="0" t="0" r="0" b="0"/>
              <wp:wrapNone/>
              <wp:docPr id="14" name="800b6b55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33315" cy="16992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677D7" w:rsidRDefault="007677D7"/>
                        <w:tbl>
                          <w:tblPr>
                            <w:tblW w:w="0" w:type="auto"/>
                            <w:tblLayout w:type="fixed"/>
                            <w:tblLook w:val="07E0" w:firstRow="1" w:lastRow="1" w:firstColumn="1" w:lastColumn="1" w:noHBand="1" w:noVBand="1"/>
                          </w:tblPr>
                          <w:tblGrid>
                            <w:gridCol w:w="1240"/>
                            <w:gridCol w:w="5706"/>
                          </w:tblGrid>
                          <w:tr w:rsidR="007677D7" w:rsidTr="00F14685">
                            <w:trPr>
                              <w:trHeight w:val="2106"/>
                            </w:trPr>
                            <w:tc>
                              <w:tcPr>
                                <w:tcW w:w="6946" w:type="dxa"/>
                                <w:gridSpan w:val="2"/>
                              </w:tcPr>
                              <w:p w:rsidR="007677D7" w:rsidRPr="007677D7" w:rsidRDefault="007677D7" w:rsidP="00743795">
                                <w:pPr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7677D7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A</w:t>
                                </w:r>
                                <w:r w:rsidR="00F01698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anvraag </w:t>
                                </w:r>
                                <w:r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Bericht aan de </w:t>
                                </w:r>
                                <w:r w:rsidRPr="007677D7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 xml:space="preserve">Scheepvaart </w:t>
                                </w:r>
                              </w:p>
                              <w:p w:rsidR="007677D7" w:rsidRDefault="007677D7" w:rsidP="00743795"/>
                              <w:p w:rsidR="00F01698" w:rsidRDefault="00F01698" w:rsidP="00743795"/>
                              <w:p w:rsidR="007677D7" w:rsidRDefault="007677D7" w:rsidP="00743795">
                                <w:r>
                                  <w:t xml:space="preserve">Bericht aan de Scheepvaart (BAS bericht) is onderdeel van </w:t>
                                </w:r>
                                <w:r w:rsidR="00875BB4">
                                  <w:t xml:space="preserve">het </w:t>
                                </w:r>
                                <w:r>
                                  <w:t xml:space="preserve">kader Minder Hinder. </w:t>
                                </w:r>
                                <w:r w:rsidR="00875BB4">
                                  <w:t>Bij werkzaamheden aan de vaar</w:t>
                                </w:r>
                                <w:r w:rsidR="00875BB4" w:rsidRPr="00875BB4">
                                  <w:t xml:space="preserve">weg streven </w:t>
                                </w:r>
                                <w:r w:rsidR="00875BB4">
                                  <w:t xml:space="preserve">we </w:t>
                                </w:r>
                                <w:r w:rsidR="00875BB4" w:rsidRPr="00875BB4">
                                  <w:t>naar minimaliser</w:t>
                                </w:r>
                                <w:r w:rsidR="00875BB4">
                                  <w:t>ing van de hinder voor de (vaar)</w:t>
                                </w:r>
                                <w:r w:rsidR="00875BB4" w:rsidRPr="00875BB4">
                                  <w:t>weggebruiker</w:t>
                                </w:r>
                                <w:r w:rsidR="00875BB4">
                                  <w:t xml:space="preserve">. </w:t>
                                </w:r>
                                <w:r w:rsidR="007974CA" w:rsidRPr="007974CA">
                                  <w:t xml:space="preserve">De </w:t>
                                </w:r>
                                <w:r w:rsidR="007974CA">
                                  <w:t xml:space="preserve">procedure </w:t>
                                </w:r>
                                <w:r w:rsidR="007974CA" w:rsidRPr="007974CA">
                                  <w:t xml:space="preserve"> om hinder bij werkzaamheden te beperken is vastgelegd </w:t>
                                </w:r>
                                <w:r w:rsidR="007974CA">
                                  <w:t xml:space="preserve">in de Werkwijzer </w:t>
                                </w:r>
                                <w:r w:rsidR="007974CA" w:rsidRPr="007974CA">
                                  <w:t>Minder Hinder vaarwegen.</w:t>
                                </w:r>
                                <w:r w:rsidR="007974CA">
                                  <w:t xml:space="preserve"> Deze bestaat uit twee delen met daarin de</w:t>
                                </w:r>
                                <w:r w:rsidR="00875BB4" w:rsidRPr="00875BB4">
                                  <w:t xml:space="preserve"> voorsc</w:t>
                                </w:r>
                                <w:r w:rsidR="007974CA">
                                  <w:t>hriften die voor iedereen gelden</w:t>
                                </w:r>
                                <w:r w:rsidR="00875BB4" w:rsidRPr="00875BB4">
                                  <w:t xml:space="preserve"> die werkt aan de (vaar)weg.</w:t>
                                </w:r>
                                <w:r w:rsidR="00875BB4">
                                  <w:t xml:space="preserve"> </w:t>
                                </w:r>
                              </w:p>
                              <w:p w:rsidR="007677D7" w:rsidRPr="00954566" w:rsidRDefault="007677D7" w:rsidP="00F14685">
                                <w:pPr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</w:p>
                            </w:tc>
                          </w:tr>
                          <w:tr w:rsidR="00E0047C" w:rsidTr="00954566">
                            <w:trPr>
                              <w:trHeight w:val="200"/>
                            </w:trPr>
                            <w:tc>
                              <w:tcPr>
                                <w:tcW w:w="1240" w:type="dxa"/>
                              </w:tcPr>
                              <w:p w:rsidR="00E0047C" w:rsidRDefault="00E0047C"/>
                            </w:tc>
                            <w:tc>
                              <w:tcPr>
                                <w:tcW w:w="5706" w:type="dxa"/>
                              </w:tcPr>
                              <w:p w:rsidR="00E0047C" w:rsidRDefault="00E0047C"/>
                            </w:tc>
                          </w:tr>
                        </w:tbl>
                        <w:p w:rsidR="00551B96" w:rsidRDefault="00551B96"/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800b6b55-aa27-11ea-9460-02420a000003" o:spid="_x0000_s1036" type="#_x0000_t202" style="position:absolute;margin-left:0;margin-top:-159.95pt;width:388.45pt;height:133.8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Km7zAEAAHADAAAOAAAAZHJzL2Uyb0RvYy54bWysU9uO0zAQfUfiHyy/p3HSNmyjpitgtQgJ&#10;AdLCBziO3ViKL9huk/L1jJ2mRfCGyIMznrHPnDkz3j9OakBn7rw0usHFimDENTOd1McGf//2nD1g&#10;5APVHR2M5g2+cI8fD69f7Udb89L0Zui4QwCifT3aBvch2DrPPeu5on5lLNcQFMYpGmDrjnnn6Ajo&#10;ashLQqp8NK6zzjDuPXif5iA+JHwhOAtfhPA8oKHBwC2k1aW1jWt+2NP66KjtJbvSoP/AQlGpIekN&#10;6okGik5O/gWlJHPGGxFWzKjcCCEZTzVANQX5o5qXnlqeagFxvL3J5P8fLPt8/uqQ7KB3G4w0VdCj&#10;B0Laqt1uM0rLN1lRcJrtNhXJSLkpCSXxW0fhRutruP9iASFM78wEIIvfgzPqMQmn4h8qRRCHFlxu&#10;svMpIAbOzW69XhdbjBjEimq3K6vUmPx+3TofPnCjUDQa7KCvSW56/uQDUIGjy5GYTZtnOQzRHznO&#10;XKIVpnaai00Joqs13QX4wwgDbm/cT4xGGIcG+x8n6jhGw0cNesfZWQy3GO1iUM3gaoMDRrP5PqQZ&#10;m7m8PQUjZKJ5z3jlBm1N7K8jGOfm9306dX8oh18AAAD//wMAUEsDBBQABgAIAAAAIQBSvG7N4AAA&#10;AAkBAAAPAAAAZHJzL2Rvd25yZXYueG1sTI9BT8MwDIXvSPyHyJO4bek20dGu6TQhOCEhunLgmLZe&#10;G61xSpNt5d9jTuNm+z09fy/bTbYXFxy9caRguYhAINWuMdQq+Cxf508gfNDU6N4RKvhBD7v8/i7T&#10;aeOuVODlEFrBIeRTraALYUil9HWHVvuFG5BYO7rR6sDr2Mpm1FcOt71cRVEsrTbEHzo94HOH9elw&#10;tgr2X1S8mO/36qM4FqYsk4je4pNSD7NpvwURcAo3M/zhMzrkzFS5MzVe9Aq4SFAwXy+TBATrm03M&#10;Q8Wnx9UaZJ7J/w3yXwAAAP//AwBQSwECLQAUAAYACAAAACEAtoM4kv4AAADhAQAAEwAAAAAAAAAA&#10;AAAAAAAAAAAAW0NvbnRlbnRfVHlwZXNdLnhtbFBLAQItABQABgAIAAAAIQA4/SH/1gAAAJQBAAAL&#10;AAAAAAAAAAAAAAAAAC8BAABfcmVscy8ucmVsc1BLAQItABQABgAIAAAAIQDYyKm7zAEAAHADAAAO&#10;AAAAAAAAAAAAAAAAAC4CAABkcnMvZTJvRG9jLnhtbFBLAQItABQABgAIAAAAIQBSvG7N4AAAAAkB&#10;AAAPAAAAAAAAAAAAAAAAACYEAABkcnMvZG93bnJldi54bWxQSwUGAAAAAAQABADzAAAAMwUAAAAA&#10;" filled="f" stroked="f">
              <v:textbox inset="0,0,0,0">
                <w:txbxContent>
                  <w:p w:rsidR="007677D7" w:rsidRDefault="007677D7"/>
                  <w:tbl>
                    <w:tblPr>
                      <w:tblW w:w="0" w:type="auto"/>
                      <w:tblLayout w:type="fixed"/>
                      <w:tblLook w:val="07E0" w:firstRow="1" w:lastRow="1" w:firstColumn="1" w:lastColumn="1" w:noHBand="1" w:noVBand="1"/>
                    </w:tblPr>
                    <w:tblGrid>
                      <w:gridCol w:w="1240"/>
                      <w:gridCol w:w="5706"/>
                    </w:tblGrid>
                    <w:tr w:rsidR="007677D7" w:rsidTr="00F14685">
                      <w:trPr>
                        <w:trHeight w:val="2106"/>
                      </w:trPr>
                      <w:tc>
                        <w:tcPr>
                          <w:tcW w:w="6946" w:type="dxa"/>
                          <w:gridSpan w:val="2"/>
                        </w:tcPr>
                        <w:p w:rsidR="007677D7" w:rsidRPr="007677D7" w:rsidRDefault="007677D7" w:rsidP="00743795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7677D7">
                            <w:rPr>
                              <w:b/>
                              <w:sz w:val="28"/>
                              <w:szCs w:val="28"/>
                            </w:rPr>
                            <w:t>A</w:t>
                          </w:r>
                          <w:r w:rsidR="00F01698">
                            <w:rPr>
                              <w:b/>
                              <w:sz w:val="28"/>
                              <w:szCs w:val="28"/>
                            </w:rPr>
                            <w:t xml:space="preserve">anvraag 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Bericht aan de </w:t>
                          </w:r>
                          <w:r w:rsidRPr="007677D7">
                            <w:rPr>
                              <w:b/>
                              <w:sz w:val="28"/>
                              <w:szCs w:val="28"/>
                            </w:rPr>
                            <w:t xml:space="preserve">Scheepvaart </w:t>
                          </w:r>
                        </w:p>
                        <w:p w:rsidR="007677D7" w:rsidRDefault="007677D7" w:rsidP="00743795"/>
                        <w:p w:rsidR="00F01698" w:rsidRDefault="00F01698" w:rsidP="00743795"/>
                        <w:p w:rsidR="007677D7" w:rsidRDefault="007677D7" w:rsidP="00743795">
                          <w:r>
                            <w:t xml:space="preserve">Bericht aan de Scheepvaart (BAS bericht) is onderdeel van </w:t>
                          </w:r>
                          <w:r w:rsidR="00875BB4">
                            <w:t xml:space="preserve">het </w:t>
                          </w:r>
                          <w:r>
                            <w:t xml:space="preserve">kader Minder Hinder. </w:t>
                          </w:r>
                          <w:r w:rsidR="00875BB4">
                            <w:t>Bij werkzaamheden aan de vaar</w:t>
                          </w:r>
                          <w:r w:rsidR="00875BB4" w:rsidRPr="00875BB4">
                            <w:t xml:space="preserve">weg streven </w:t>
                          </w:r>
                          <w:r w:rsidR="00875BB4">
                            <w:t xml:space="preserve">we </w:t>
                          </w:r>
                          <w:r w:rsidR="00875BB4" w:rsidRPr="00875BB4">
                            <w:t>naar minimaliser</w:t>
                          </w:r>
                          <w:r w:rsidR="00875BB4">
                            <w:t>ing van de hinder voor de (vaar)</w:t>
                          </w:r>
                          <w:r w:rsidR="00875BB4" w:rsidRPr="00875BB4">
                            <w:t>weggebruiker</w:t>
                          </w:r>
                          <w:r w:rsidR="00875BB4">
                            <w:t xml:space="preserve">. </w:t>
                          </w:r>
                          <w:r w:rsidR="007974CA" w:rsidRPr="007974CA">
                            <w:t xml:space="preserve">De </w:t>
                          </w:r>
                          <w:r w:rsidR="007974CA">
                            <w:t xml:space="preserve">procedure </w:t>
                          </w:r>
                          <w:r w:rsidR="007974CA" w:rsidRPr="007974CA">
                            <w:t xml:space="preserve"> om hinder bij werkzaamheden te beperken is vastgelegd </w:t>
                          </w:r>
                          <w:r w:rsidR="007974CA">
                            <w:t xml:space="preserve">in de Werkwijzer </w:t>
                          </w:r>
                          <w:r w:rsidR="007974CA" w:rsidRPr="007974CA">
                            <w:t>Minder Hinder vaarwegen.</w:t>
                          </w:r>
                          <w:r w:rsidR="007974CA">
                            <w:t xml:space="preserve"> Deze bestaat uit twee delen met daarin de</w:t>
                          </w:r>
                          <w:r w:rsidR="00875BB4" w:rsidRPr="00875BB4">
                            <w:t xml:space="preserve"> voorsc</w:t>
                          </w:r>
                          <w:r w:rsidR="007974CA">
                            <w:t>hriften die voor iedereen gelden</w:t>
                          </w:r>
                          <w:r w:rsidR="00875BB4" w:rsidRPr="00875BB4">
                            <w:t xml:space="preserve"> die werkt aan de (vaar)weg.</w:t>
                          </w:r>
                          <w:r w:rsidR="00875BB4">
                            <w:t xml:space="preserve"> </w:t>
                          </w:r>
                        </w:p>
                        <w:p w:rsidR="007677D7" w:rsidRPr="00954566" w:rsidRDefault="007677D7" w:rsidP="00F14685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</w:p>
                      </w:tc>
                    </w:tr>
                    <w:tr w:rsidR="00E0047C" w:rsidTr="00954566">
                      <w:trPr>
                        <w:trHeight w:val="200"/>
                      </w:trPr>
                      <w:tc>
                        <w:tcPr>
                          <w:tcW w:w="1240" w:type="dxa"/>
                        </w:tcPr>
                        <w:p w:rsidR="00E0047C" w:rsidRDefault="00E0047C"/>
                      </w:tc>
                      <w:tc>
                        <w:tcPr>
                          <w:tcW w:w="5706" w:type="dxa"/>
                        </w:tcPr>
                        <w:p w:rsidR="00E0047C" w:rsidRDefault="00E0047C"/>
                      </w:tc>
                    </w:tr>
                  </w:tbl>
                  <w:p w:rsidR="00551B96" w:rsidRDefault="00551B96"/>
                </w:txbxContent>
              </v:textbox>
              <w10:wrap anchorx="margin" anchory="margin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9C141C"/>
    <w:multiLevelType w:val="multilevel"/>
    <w:tmpl w:val="D12EA4B8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D03E7005"/>
    <w:multiLevelType w:val="multilevel"/>
    <w:tmpl w:val="275C229F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5FB9CA"/>
    <w:multiLevelType w:val="multilevel"/>
    <w:tmpl w:val="7E7C0F7F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B2D"/>
    <w:rsid w:val="00012413"/>
    <w:rsid w:val="000434FA"/>
    <w:rsid w:val="000621D9"/>
    <w:rsid w:val="00087D4D"/>
    <w:rsid w:val="000C704E"/>
    <w:rsid w:val="0015403D"/>
    <w:rsid w:val="0019244F"/>
    <w:rsid w:val="00193DE9"/>
    <w:rsid w:val="001D3B45"/>
    <w:rsid w:val="0025739E"/>
    <w:rsid w:val="00260751"/>
    <w:rsid w:val="003276E2"/>
    <w:rsid w:val="003B0BAC"/>
    <w:rsid w:val="003E5D45"/>
    <w:rsid w:val="0042620E"/>
    <w:rsid w:val="004B60E3"/>
    <w:rsid w:val="004F3881"/>
    <w:rsid w:val="00547909"/>
    <w:rsid w:val="00551B96"/>
    <w:rsid w:val="00553C56"/>
    <w:rsid w:val="00595A10"/>
    <w:rsid w:val="005E7B6E"/>
    <w:rsid w:val="00666071"/>
    <w:rsid w:val="00674E63"/>
    <w:rsid w:val="00711696"/>
    <w:rsid w:val="00715440"/>
    <w:rsid w:val="00725F58"/>
    <w:rsid w:val="00742F32"/>
    <w:rsid w:val="00743795"/>
    <w:rsid w:val="007677D7"/>
    <w:rsid w:val="007950F2"/>
    <w:rsid w:val="007974CA"/>
    <w:rsid w:val="007E6B25"/>
    <w:rsid w:val="00825577"/>
    <w:rsid w:val="00863208"/>
    <w:rsid w:val="00875BB4"/>
    <w:rsid w:val="009018C0"/>
    <w:rsid w:val="00917EA8"/>
    <w:rsid w:val="00936489"/>
    <w:rsid w:val="0094731C"/>
    <w:rsid w:val="00954566"/>
    <w:rsid w:val="00982BA1"/>
    <w:rsid w:val="00A2369B"/>
    <w:rsid w:val="00AE5C68"/>
    <w:rsid w:val="00B203F0"/>
    <w:rsid w:val="00B270F7"/>
    <w:rsid w:val="00B70B2D"/>
    <w:rsid w:val="00BC3AC8"/>
    <w:rsid w:val="00BE2916"/>
    <w:rsid w:val="00BF31A0"/>
    <w:rsid w:val="00C11E0C"/>
    <w:rsid w:val="00C21662"/>
    <w:rsid w:val="00C32B11"/>
    <w:rsid w:val="00C337F6"/>
    <w:rsid w:val="00C63213"/>
    <w:rsid w:val="00CF3436"/>
    <w:rsid w:val="00CF6F94"/>
    <w:rsid w:val="00D07234"/>
    <w:rsid w:val="00D26035"/>
    <w:rsid w:val="00D93796"/>
    <w:rsid w:val="00DD007B"/>
    <w:rsid w:val="00DE2F01"/>
    <w:rsid w:val="00DE730F"/>
    <w:rsid w:val="00DF66AA"/>
    <w:rsid w:val="00E0047C"/>
    <w:rsid w:val="00E07882"/>
    <w:rsid w:val="00E81B87"/>
    <w:rsid w:val="00E95C78"/>
    <w:rsid w:val="00EE72B4"/>
    <w:rsid w:val="00F01698"/>
    <w:rsid w:val="00F459D2"/>
    <w:rsid w:val="00F45F5C"/>
    <w:rsid w:val="00F9140F"/>
    <w:rsid w:val="00FB6C45"/>
    <w:rsid w:val="00FD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FF42AACA-FE95-4CAB-8F14-D81DC00F5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C704E"/>
    <w:pPr>
      <w:spacing w:line="240" w:lineRule="exact"/>
    </w:pPr>
    <w:rPr>
      <w:rFonts w:ascii="Verdana" w:hAnsi="Verdana"/>
      <w:color w:val="00000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31B78"/>
    <w:rPr>
      <w:color w:val="0563C1" w:themeColor="hyperlink"/>
      <w:u w:val="single"/>
    </w:rPr>
  </w:style>
  <w:style w:type="paragraph" w:customStyle="1" w:styleId="MarginlessContainer">
    <w:name w:val="Marginless Container"/>
    <w:hidden/>
  </w:style>
  <w:style w:type="paragraph" w:styleId="Aanhef">
    <w:name w:val="Salutation"/>
    <w:basedOn w:val="Standaard"/>
    <w:next w:val="Standaard"/>
    <w:uiPriority w:val="3"/>
    <w:qFormat/>
    <w:pPr>
      <w:spacing w:before="260" w:after="240"/>
    </w:pPr>
  </w:style>
  <w:style w:type="paragraph" w:styleId="Bijschrift">
    <w:name w:val="caption"/>
    <w:basedOn w:val="Standaard"/>
    <w:next w:val="Standaard"/>
    <w:uiPriority w:val="3"/>
    <w:qFormat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Colofon">
    <w:name w:val="Colofon"/>
    <w:basedOn w:val="Standaard"/>
    <w:next w:val="Standaard"/>
    <w:pPr>
      <w:spacing w:before="240" w:after="660"/>
    </w:pPr>
    <w:rPr>
      <w:sz w:val="24"/>
      <w:szCs w:val="24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uiPriority w:val="4"/>
    <w:qFormat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pPr>
      <w:numPr>
        <w:numId w:val="2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uiPriority w:val="2"/>
    <w:qFormat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uiPriority w:val="1"/>
    <w:qFormat/>
    <w:pPr>
      <w:numPr>
        <w:numId w:val="1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uiPriority w:val="1"/>
    <w:qFormat/>
    <w:pPr>
      <w:numPr>
        <w:ilvl w:val="1"/>
        <w:numId w:val="1"/>
      </w:numPr>
      <w:tabs>
        <w:tab w:val="left" w:pos="0"/>
      </w:tabs>
      <w:spacing w:before="240"/>
      <w:ind w:hanging="1120"/>
    </w:pPr>
    <w:rPr>
      <w:b/>
    </w:rPr>
  </w:style>
  <w:style w:type="paragraph" w:customStyle="1" w:styleId="Huisstijl-Kop3">
    <w:name w:val="Huisstijl - Kop 3"/>
    <w:basedOn w:val="Standaard"/>
    <w:next w:val="Standaard"/>
    <w:uiPriority w:val="1"/>
    <w:qFormat/>
    <w:pPr>
      <w:numPr>
        <w:ilvl w:val="2"/>
        <w:numId w:val="1"/>
      </w:numPr>
      <w:tabs>
        <w:tab w:val="left" w:pos="0"/>
      </w:tabs>
      <w:spacing w:before="240"/>
      <w:ind w:hanging="1120"/>
    </w:pPr>
    <w:rPr>
      <w:i/>
    </w:rPr>
  </w:style>
  <w:style w:type="paragraph" w:customStyle="1" w:styleId="Huisstijl-Kop4">
    <w:name w:val="Huisstijl - Kop 4"/>
    <w:basedOn w:val="Standaard"/>
    <w:next w:val="Standaard"/>
    <w:uiPriority w:val="1"/>
    <w:qFormat/>
    <w:pPr>
      <w:numPr>
        <w:ilvl w:val="3"/>
        <w:numId w:val="1"/>
      </w:numPr>
      <w:tabs>
        <w:tab w:val="left" w:pos="0"/>
      </w:tabs>
      <w:spacing w:before="240"/>
      <w:ind w:hanging="1120"/>
    </w:pPr>
  </w:style>
  <w:style w:type="numbering" w:customStyle="1" w:styleId="Huisstijlnummeringmetnummer">
    <w:name w:val="Huisstijl nummering met nummer"/>
  </w:style>
  <w:style w:type="numbering" w:customStyle="1" w:styleId="Huisstijlopsommingcolofon">
    <w:name w:val="Huisstijl opsomming colofon"/>
  </w:style>
  <w:style w:type="paragraph" w:styleId="Inhopg1">
    <w:name w:val="toc 1"/>
    <w:basedOn w:val="Standaard"/>
    <w:next w:val="Standaard"/>
    <w:pPr>
      <w:tabs>
        <w:tab w:val="left" w:pos="0"/>
      </w:tabs>
      <w:spacing w:before="240"/>
      <w:ind w:hanging="1120"/>
    </w:pPr>
    <w:rPr>
      <w:b/>
    </w:rPr>
  </w:style>
  <w:style w:type="paragraph" w:styleId="Inhopg2">
    <w:name w:val="toc 2"/>
    <w:next w:val="Standaard"/>
    <w:pPr>
      <w:tabs>
        <w:tab w:val="left" w:pos="0"/>
      </w:tabs>
      <w:spacing w:line="240" w:lineRule="exact"/>
      <w:ind w:hanging="1120"/>
    </w:pPr>
    <w:rPr>
      <w:rFonts w:ascii="Verdana" w:hAnsi="Verdana"/>
      <w:color w:val="000000"/>
      <w:sz w:val="18"/>
      <w:szCs w:val="18"/>
    </w:rPr>
  </w:style>
  <w:style w:type="paragraph" w:styleId="Inhopg3">
    <w:name w:val="toc 3"/>
    <w:next w:val="Standaard"/>
    <w:pPr>
      <w:tabs>
        <w:tab w:val="left" w:pos="0"/>
      </w:tabs>
      <w:spacing w:line="240" w:lineRule="exact"/>
      <w:ind w:hanging="1120"/>
    </w:pPr>
    <w:rPr>
      <w:rFonts w:ascii="Verdana" w:hAnsi="Verdana"/>
      <w:color w:val="000000"/>
      <w:sz w:val="18"/>
      <w:szCs w:val="18"/>
    </w:rPr>
  </w:style>
  <w:style w:type="paragraph" w:styleId="Inhopg4">
    <w:name w:val="toc 4"/>
    <w:next w:val="Standaard"/>
    <w:pPr>
      <w:tabs>
        <w:tab w:val="left" w:pos="0"/>
      </w:tabs>
      <w:spacing w:line="240" w:lineRule="exact"/>
      <w:ind w:hanging="1120"/>
    </w:pPr>
    <w:rPr>
      <w:rFonts w:ascii="Verdana" w:hAnsi="Verdana"/>
      <w:color w:val="000000"/>
      <w:sz w:val="18"/>
      <w:szCs w:val="18"/>
    </w:rPr>
  </w:style>
  <w:style w:type="paragraph" w:styleId="Inhopg5">
    <w:name w:val="toc 5"/>
    <w:next w:val="Standaard"/>
    <w:pPr>
      <w:spacing w:line="240" w:lineRule="exact"/>
      <w:ind w:hanging="1120"/>
    </w:pPr>
    <w:rPr>
      <w:rFonts w:ascii="Verdana" w:hAnsi="Verdana"/>
      <w:color w:val="000000"/>
      <w:sz w:val="18"/>
      <w:szCs w:val="18"/>
    </w:rPr>
  </w:style>
  <w:style w:type="paragraph" w:styleId="Inhopg6">
    <w:name w:val="toc 6"/>
    <w:next w:val="Standaard"/>
    <w:pPr>
      <w:spacing w:line="240" w:lineRule="exact"/>
      <w:ind w:hanging="1120"/>
    </w:pPr>
    <w:rPr>
      <w:rFonts w:ascii="Verdana" w:hAnsi="Verdana"/>
      <w:color w:val="000000"/>
      <w:sz w:val="18"/>
      <w:szCs w:val="18"/>
    </w:rPr>
  </w:style>
  <w:style w:type="paragraph" w:styleId="Inhopg7">
    <w:name w:val="toc 7"/>
    <w:next w:val="Standaard"/>
    <w:pPr>
      <w:spacing w:line="240" w:lineRule="exact"/>
      <w:ind w:hanging="1120"/>
    </w:pPr>
    <w:rPr>
      <w:rFonts w:ascii="Verdana" w:hAnsi="Verdana"/>
      <w:color w:val="000000"/>
      <w:sz w:val="18"/>
      <w:szCs w:val="18"/>
    </w:rPr>
  </w:style>
  <w:style w:type="paragraph" w:styleId="Inhopg8">
    <w:name w:val="toc 8"/>
    <w:next w:val="Standaard"/>
  </w:style>
  <w:style w:type="paragraph" w:styleId="Inhopg9">
    <w:name w:val="toc 9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.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.5"/>
    <w:basedOn w:val="Standaard"/>
    <w:next w:val="Standaard"/>
    <w:uiPriority w:val="4"/>
    <w:qFormat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.5"/>
    <w:basedOn w:val="Standaard"/>
    <w:next w:val="Standaard"/>
    <w:uiPriority w:val="5"/>
    <w:qFormat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numbering" w:customStyle="1" w:styleId="Standaardlijst">
    <w:name w:val="Standaardlijst"/>
  </w:style>
  <w:style w:type="table" w:customStyle="1" w:styleId="TabelColofon">
    <w:name w:val="Tabel Colofon"/>
    <w:pPr>
      <w:tabs>
        <w:tab w:val="left" w:pos="-107"/>
      </w:tabs>
    </w:pPr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grijzelijnen">
    <w:name w:val="Tabel grijze lijnen"/>
    <w:pPr>
      <w:tabs>
        <w:tab w:val="left" w:pos="-107"/>
      </w:tabs>
    </w:pPr>
    <w:rPr>
      <w:sz w:val="18"/>
      <w:szCs w:val="18"/>
    </w:rPr>
    <w:tblPr>
      <w:tblBorders>
        <w:top w:val="single" w:sz="4" w:space="0" w:color="B7B4B4"/>
        <w:left w:val="single" w:sz="4" w:space="0" w:color="B7B4B4"/>
        <w:bottom w:val="single" w:sz="4" w:space="0" w:color="B7B4B4"/>
        <w:right w:val="single" w:sz="4" w:space="0" w:color="B7B4B4"/>
        <w:insideH w:val="single" w:sz="4" w:space="0" w:color="B7B4B4"/>
        <w:insideV w:val="single" w:sz="4" w:space="0" w:color="B7B4B4"/>
      </w:tblBorders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standaardlinks">
    <w:name w:val="Tabel standaard links"/>
    <w:rPr>
      <w:rFonts w:ascii="Verdana" w:hAnsi="Verdana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table" w:styleId="Tabelraster">
    <w:name w:val="Table Grid"/>
    <w:basedOn w:val="Standaardtabel"/>
    <w:uiPriority w:val="39"/>
    <w:rsid w:val="00B70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B70B2D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70B2D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B70B2D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70B2D"/>
    <w:rPr>
      <w:rFonts w:ascii="Verdana" w:hAnsi="Verdana"/>
      <w:color w:val="000000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11E0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heerdersloket.mnz@rws.n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heerdersloket.mnz@rws.n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rijkswaterstaat.nl/zakelijk/zakendoen-met-rijkswaterstaat/werkwijzen/werkwijze-in-gww/communicatie-bij-werkzaamhed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eheerdersloket.mnz@rws.n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beheerdersloket.mnz@rws.nl" TargetMode="External"/><Relationship Id="rId1" Type="http://schemas.openxmlformats.org/officeDocument/2006/relationships/hyperlink" Target="mailto:beheerdersloket.mnz@rws.nl" TargetMode="External"/><Relationship Id="rId6" Type="http://schemas.openxmlformats.org/officeDocument/2006/relationships/image" Target="media/image20.png"/><Relationship Id="rId5" Type="http://schemas.openxmlformats.org/officeDocument/2006/relationships/image" Target="media/image2.png"/><Relationship Id="rId4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nningal\AppData\Local\Microsoft\Windows\INetCache\IE\J3Z7YQTS\Brief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4466C-A418-41BD-8D2B-423C5AC8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</Template>
  <TotalTime>85</TotalTime>
  <Pages>3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Nanninga, Leo (VWM)</dc:creator>
  <cp:lastModifiedBy>Nanninga, Leo (VWM)</cp:lastModifiedBy>
  <cp:revision>20</cp:revision>
  <dcterms:created xsi:type="dcterms:W3CDTF">2021-03-21T14:59:00Z</dcterms:created>
  <dcterms:modified xsi:type="dcterms:W3CDTF">2021-05-20T05:32:00Z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INFORMATIE</vt:lpwstr>
  </property>
</Properties>
</file>